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2285" w:rsidRDefault="00C22285" w:rsidP="00295ED9">
      <w:pPr>
        <w:rPr>
          <w:b/>
        </w:rPr>
      </w:pPr>
    </w:p>
    <w:p w:rsidR="000443D9" w:rsidRDefault="007E0D19" w:rsidP="00170826">
      <w:pPr>
        <w:rPr>
          <w:b/>
        </w:rPr>
      </w:pPr>
      <w:r w:rsidRPr="00BB2767">
        <w:rPr>
          <w:b/>
        </w:rPr>
        <w:t>Present:</w:t>
      </w:r>
      <w:r w:rsidR="00F308BC">
        <w:rPr>
          <w:b/>
        </w:rPr>
        <w:tab/>
      </w:r>
      <w:r w:rsidR="003D215F">
        <w:rPr>
          <w:b/>
        </w:rPr>
        <w:tab/>
      </w:r>
      <w:r w:rsidR="000443D9">
        <w:rPr>
          <w:b/>
        </w:rPr>
        <w:t xml:space="preserve">P. Farwell </w:t>
      </w:r>
      <w:r w:rsidR="000443D9">
        <w:rPr>
          <w:b/>
        </w:rPr>
        <w:tab/>
      </w:r>
      <w:r w:rsidR="000443D9">
        <w:rPr>
          <w:b/>
        </w:rPr>
        <w:tab/>
        <w:t>Mayor</w:t>
      </w:r>
      <w:r w:rsidR="000443D9">
        <w:rPr>
          <w:b/>
        </w:rPr>
        <w:tab/>
      </w:r>
    </w:p>
    <w:p w:rsidR="005A422F" w:rsidRDefault="005A422F" w:rsidP="000443D9">
      <w:pPr>
        <w:ind w:left="1440" w:firstLine="720"/>
        <w:rPr>
          <w:b/>
        </w:rPr>
      </w:pPr>
      <w:r>
        <w:rPr>
          <w:b/>
        </w:rPr>
        <w:t>T. Pollett</w:t>
      </w:r>
      <w:r>
        <w:rPr>
          <w:b/>
        </w:rPr>
        <w:tab/>
      </w:r>
      <w:r>
        <w:rPr>
          <w:b/>
        </w:rPr>
        <w:tab/>
        <w:t xml:space="preserve">Deputy Mayor </w:t>
      </w:r>
    </w:p>
    <w:p w:rsidR="00170826" w:rsidRDefault="00170826" w:rsidP="00867103">
      <w:pPr>
        <w:ind w:left="1440" w:firstLine="720"/>
        <w:rPr>
          <w:b/>
        </w:rPr>
      </w:pPr>
      <w:r>
        <w:rPr>
          <w:b/>
        </w:rPr>
        <w:t>R. Anstey</w:t>
      </w:r>
      <w:r>
        <w:rPr>
          <w:b/>
        </w:rPr>
        <w:tab/>
      </w:r>
      <w:r>
        <w:rPr>
          <w:b/>
        </w:rPr>
        <w:tab/>
      </w:r>
      <w:proofErr w:type="spellStart"/>
      <w:r>
        <w:rPr>
          <w:b/>
        </w:rPr>
        <w:t>Councillor</w:t>
      </w:r>
      <w:proofErr w:type="spellEnd"/>
      <w:r>
        <w:rPr>
          <w:b/>
        </w:rPr>
        <w:t xml:space="preserve"> </w:t>
      </w:r>
    </w:p>
    <w:p w:rsidR="00867103" w:rsidRDefault="00867103" w:rsidP="00867103">
      <w:pPr>
        <w:ind w:left="1440" w:firstLine="720"/>
        <w:rPr>
          <w:b/>
        </w:rPr>
      </w:pPr>
      <w:r>
        <w:rPr>
          <w:b/>
        </w:rPr>
        <w:t>G. Brown</w:t>
      </w:r>
      <w:r>
        <w:rPr>
          <w:b/>
        </w:rPr>
        <w:tab/>
      </w:r>
      <w:r>
        <w:rPr>
          <w:b/>
        </w:rPr>
        <w:tab/>
      </w:r>
      <w:proofErr w:type="spellStart"/>
      <w:r>
        <w:rPr>
          <w:b/>
        </w:rPr>
        <w:t>Councillor</w:t>
      </w:r>
      <w:proofErr w:type="spellEnd"/>
    </w:p>
    <w:p w:rsidR="00B8247A" w:rsidRDefault="00B8247A" w:rsidP="00B8247A">
      <w:pPr>
        <w:ind w:left="1440" w:firstLine="720"/>
        <w:rPr>
          <w:b/>
        </w:rPr>
      </w:pPr>
      <w:r>
        <w:rPr>
          <w:b/>
        </w:rPr>
        <w:t>B. Dove</w:t>
      </w:r>
      <w:r>
        <w:rPr>
          <w:b/>
        </w:rPr>
        <w:tab/>
      </w:r>
      <w:r>
        <w:rPr>
          <w:b/>
        </w:rPr>
        <w:tab/>
      </w:r>
      <w:proofErr w:type="spellStart"/>
      <w:r>
        <w:rPr>
          <w:b/>
        </w:rPr>
        <w:t>Councillor</w:t>
      </w:r>
      <w:proofErr w:type="spellEnd"/>
    </w:p>
    <w:p w:rsidR="008735C6" w:rsidRDefault="0086047C" w:rsidP="004A32CB">
      <w:pPr>
        <w:rPr>
          <w:b/>
        </w:rPr>
      </w:pPr>
      <w:r>
        <w:rPr>
          <w:b/>
        </w:rPr>
        <w:tab/>
      </w:r>
      <w:r>
        <w:rPr>
          <w:b/>
        </w:rPr>
        <w:tab/>
      </w:r>
      <w:r>
        <w:rPr>
          <w:b/>
        </w:rPr>
        <w:tab/>
      </w:r>
      <w:r w:rsidR="004A32CB">
        <w:rPr>
          <w:b/>
        </w:rPr>
        <w:t>P</w:t>
      </w:r>
      <w:r w:rsidR="008735C6">
        <w:rPr>
          <w:b/>
        </w:rPr>
        <w:t>. Woodford</w:t>
      </w:r>
      <w:r w:rsidR="008735C6">
        <w:rPr>
          <w:b/>
        </w:rPr>
        <w:tab/>
      </w:r>
      <w:r w:rsidR="008735C6">
        <w:rPr>
          <w:b/>
        </w:rPr>
        <w:tab/>
      </w:r>
      <w:proofErr w:type="spellStart"/>
      <w:r w:rsidR="008735C6">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B8247A" w:rsidRDefault="00F308BC" w:rsidP="005A422F">
      <w:pPr>
        <w:rPr>
          <w:b/>
        </w:rPr>
      </w:pPr>
      <w:r>
        <w:rPr>
          <w:b/>
        </w:rPr>
        <w:t>Resource:</w:t>
      </w:r>
      <w:r>
        <w:rPr>
          <w:b/>
        </w:rPr>
        <w:tab/>
      </w:r>
      <w:r w:rsidR="00FF2551">
        <w:rPr>
          <w:b/>
        </w:rPr>
        <w:tab/>
      </w:r>
      <w:r w:rsidR="006151E1">
        <w:rPr>
          <w:b/>
        </w:rPr>
        <w:t>D. Chafe</w:t>
      </w:r>
      <w:r w:rsidR="006151E1">
        <w:rPr>
          <w:b/>
        </w:rPr>
        <w:tab/>
      </w:r>
      <w:r w:rsidR="006151E1">
        <w:rPr>
          <w:b/>
        </w:rPr>
        <w:tab/>
        <w:t>CAO</w:t>
      </w:r>
    </w:p>
    <w:p w:rsidR="002A3BD5" w:rsidRDefault="00415479" w:rsidP="00B8247A">
      <w:pPr>
        <w:ind w:left="1440" w:firstLine="720"/>
        <w:rPr>
          <w:b/>
        </w:rPr>
      </w:pPr>
      <w:r>
        <w:rPr>
          <w:b/>
        </w:rPr>
        <w:t>G. Brown</w:t>
      </w:r>
      <w:r w:rsidR="00CB206C">
        <w:rPr>
          <w:b/>
        </w:rPr>
        <w:tab/>
      </w:r>
      <w:r w:rsidR="00CB206C">
        <w:rPr>
          <w:b/>
        </w:rPr>
        <w:tab/>
        <w:t xml:space="preserve">Town </w:t>
      </w:r>
      <w:r w:rsidR="0014053C">
        <w:rPr>
          <w:b/>
        </w:rPr>
        <w:t>Clerk</w:t>
      </w:r>
      <w:r w:rsidR="00B83AEA">
        <w:rPr>
          <w:b/>
        </w:rPr>
        <w:t xml:space="preserve"> </w:t>
      </w:r>
    </w:p>
    <w:p w:rsidR="0086047C" w:rsidRDefault="000E654D" w:rsidP="0039704D">
      <w:pPr>
        <w:rPr>
          <w:b/>
        </w:rPr>
      </w:pPr>
      <w:r>
        <w:rPr>
          <w:b/>
        </w:rPr>
        <w:tab/>
      </w:r>
      <w:r>
        <w:rPr>
          <w:b/>
        </w:rPr>
        <w:tab/>
      </w:r>
      <w:r>
        <w:rPr>
          <w:b/>
        </w:rPr>
        <w:tab/>
      </w:r>
      <w:r w:rsidR="00B464EA">
        <w:rPr>
          <w:b/>
        </w:rPr>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170826">
        <w:rPr>
          <w:b/>
        </w:rPr>
        <w:t>N. Newell</w:t>
      </w:r>
      <w:r w:rsidR="00807775">
        <w:rPr>
          <w:b/>
        </w:rPr>
        <w:tab/>
      </w:r>
      <w:r w:rsidR="00807775">
        <w:rPr>
          <w:b/>
        </w:rPr>
        <w:tab/>
        <w:t>Director of Rec</w:t>
      </w:r>
      <w:r w:rsidR="00A27561">
        <w:rPr>
          <w:b/>
        </w:rPr>
        <w:t>reation &amp; Community Services</w:t>
      </w:r>
      <w:r w:rsidR="00B8247A">
        <w:rPr>
          <w:b/>
        </w:rPr>
        <w:t xml:space="preserve">  </w:t>
      </w:r>
    </w:p>
    <w:p w:rsidR="00033AC1" w:rsidRDefault="0025146A" w:rsidP="00BC7929">
      <w:pPr>
        <w:rPr>
          <w:b/>
        </w:rPr>
      </w:pPr>
      <w:r>
        <w:rPr>
          <w:b/>
        </w:rPr>
        <w:tab/>
      </w:r>
      <w:r w:rsidR="00033AC1">
        <w:rPr>
          <w:b/>
        </w:rPr>
        <w:tab/>
      </w:r>
      <w:r w:rsidR="00033AC1">
        <w:rPr>
          <w:b/>
        </w:rPr>
        <w:tab/>
      </w:r>
      <w:r w:rsidR="005A422F">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B83AEA">
        <w:rPr>
          <w:b/>
        </w:rPr>
        <w:t>H. Lowe</w:t>
      </w:r>
      <w:r>
        <w:rPr>
          <w:b/>
        </w:rPr>
        <w:tab/>
      </w:r>
      <w:r>
        <w:rPr>
          <w:b/>
        </w:rPr>
        <w:tab/>
        <w:t>Fire Chief</w:t>
      </w:r>
      <w:r w:rsidR="00DF7074">
        <w:rPr>
          <w:b/>
        </w:rPr>
        <w:t xml:space="preserve"> </w:t>
      </w:r>
    </w:p>
    <w:p w:rsidR="0094283B" w:rsidRDefault="000E654D" w:rsidP="0094283B">
      <w:pPr>
        <w:rPr>
          <w:b/>
        </w:rPr>
      </w:pPr>
      <w:r>
        <w:rPr>
          <w:b/>
        </w:rPr>
        <w:tab/>
      </w:r>
      <w:r>
        <w:rPr>
          <w:b/>
        </w:rPr>
        <w:tab/>
      </w:r>
      <w:r>
        <w:rPr>
          <w:b/>
        </w:rPr>
        <w:tab/>
      </w:r>
      <w:r w:rsidR="004A32CB">
        <w:rPr>
          <w:b/>
        </w:rPr>
        <w:t>R. Locke</w:t>
      </w:r>
      <w:r w:rsidR="004A32CB">
        <w:rPr>
          <w:b/>
        </w:rPr>
        <w:tab/>
      </w:r>
      <w:r w:rsidR="0039704D">
        <w:rPr>
          <w:b/>
        </w:rPr>
        <w:tab/>
        <w:t>Development Director</w:t>
      </w:r>
      <w:r w:rsidR="0094283B">
        <w:rPr>
          <w:b/>
        </w:rPr>
        <w:t xml:space="preserve"> </w:t>
      </w:r>
    </w:p>
    <w:p w:rsidR="004A32CB" w:rsidRDefault="005E2445" w:rsidP="0094283B">
      <w:pPr>
        <w:rPr>
          <w:b/>
        </w:rPr>
      </w:pPr>
      <w:r>
        <w:rPr>
          <w:b/>
        </w:rPr>
        <w:tab/>
      </w:r>
      <w:r>
        <w:rPr>
          <w:b/>
        </w:rPr>
        <w:tab/>
      </w:r>
      <w:r>
        <w:rPr>
          <w:b/>
        </w:rPr>
        <w:tab/>
      </w:r>
      <w:r w:rsidR="004A32CB">
        <w:rPr>
          <w:b/>
        </w:rPr>
        <w:t>K. White</w:t>
      </w:r>
      <w:r>
        <w:rPr>
          <w:b/>
        </w:rPr>
        <w:tab/>
      </w:r>
      <w:r>
        <w:rPr>
          <w:b/>
        </w:rPr>
        <w:tab/>
      </w:r>
      <w:r w:rsidR="00703D22">
        <w:rPr>
          <w:b/>
        </w:rPr>
        <w:t>Information and Communications</w:t>
      </w:r>
      <w:r>
        <w:rPr>
          <w:b/>
        </w:rPr>
        <w:t xml:space="preserve"> Coordinator</w:t>
      </w:r>
    </w:p>
    <w:p w:rsidR="00B83AEA" w:rsidRDefault="004A32CB" w:rsidP="0094283B">
      <w:pPr>
        <w:rPr>
          <w:b/>
        </w:rPr>
      </w:pPr>
      <w:r>
        <w:rPr>
          <w:b/>
        </w:rPr>
        <w:tab/>
      </w:r>
      <w:r>
        <w:rPr>
          <w:b/>
        </w:rPr>
        <w:tab/>
      </w:r>
      <w:r>
        <w:rPr>
          <w:b/>
        </w:rPr>
        <w:tab/>
        <w:t>E. Fisher</w:t>
      </w:r>
      <w:r>
        <w:rPr>
          <w:b/>
        </w:rPr>
        <w:tab/>
      </w:r>
      <w:r>
        <w:rPr>
          <w:b/>
        </w:rPr>
        <w:tab/>
        <w:t>Youth Representative</w:t>
      </w:r>
      <w:r w:rsidR="00F51FA3">
        <w:rPr>
          <w:b/>
        </w:rPr>
        <w:tab/>
      </w:r>
    </w:p>
    <w:p w:rsidR="004A32CB" w:rsidRDefault="004A32CB" w:rsidP="0094283B">
      <w:pPr>
        <w:rPr>
          <w:b/>
        </w:rPr>
      </w:pPr>
    </w:p>
    <w:p w:rsidR="004A32CB" w:rsidRDefault="004A32CB" w:rsidP="0094283B">
      <w:pPr>
        <w:rPr>
          <w:b/>
        </w:rPr>
      </w:pPr>
    </w:p>
    <w:p w:rsidR="004A32CB" w:rsidRDefault="004A32CB" w:rsidP="0094283B">
      <w:pPr>
        <w:rPr>
          <w:b/>
        </w:rPr>
      </w:pPr>
      <w:r>
        <w:rPr>
          <w:b/>
        </w:rPr>
        <w:t>Regrets:</w:t>
      </w:r>
      <w:r>
        <w:rPr>
          <w:b/>
        </w:rPr>
        <w:tab/>
      </w:r>
      <w:r>
        <w:rPr>
          <w:b/>
        </w:rPr>
        <w:tab/>
        <w:t>O. Fudge</w:t>
      </w:r>
      <w:r>
        <w:rPr>
          <w:b/>
        </w:rPr>
        <w:tab/>
      </w:r>
      <w:r>
        <w:rPr>
          <w:b/>
        </w:rPr>
        <w:tab/>
      </w:r>
      <w:proofErr w:type="spellStart"/>
      <w:r>
        <w:rPr>
          <w:b/>
        </w:rPr>
        <w:t>Councillor</w:t>
      </w:r>
      <w:proofErr w:type="spellEnd"/>
    </w:p>
    <w:p w:rsidR="003D54F1" w:rsidRDefault="00B464EA" w:rsidP="00BC7929">
      <w:pPr>
        <w:rPr>
          <w:b/>
        </w:rPr>
      </w:pPr>
      <w:r>
        <w:rPr>
          <w:b/>
        </w:rPr>
        <w:tab/>
      </w:r>
      <w:r w:rsidR="00C05297">
        <w:rPr>
          <w:b/>
        </w:rPr>
        <w:tab/>
      </w:r>
      <w:r w:rsidR="0039704D">
        <w:rPr>
          <w:b/>
        </w:rPr>
        <w:tab/>
      </w:r>
      <w:r w:rsidR="0039704D">
        <w:rPr>
          <w:b/>
        </w:rPr>
        <w:tab/>
      </w:r>
      <w:r w:rsidR="0039704D">
        <w:rPr>
          <w:b/>
        </w:rPr>
        <w:tab/>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415479" w:rsidRDefault="004A32CB" w:rsidP="000443D9">
      <w:pPr>
        <w:pStyle w:val="Heading3"/>
      </w:pPr>
      <w:r>
        <w:t>National Day of Remembrance and Action on Violence Against Women Proclamation</w:t>
      </w:r>
    </w:p>
    <w:p w:rsidR="000443D9" w:rsidRPr="00B92A8C" w:rsidRDefault="000443D9" w:rsidP="00C94910">
      <w:r w:rsidRPr="00B92A8C">
        <w:t xml:space="preserve">The Mayor proclaimed November </w:t>
      </w:r>
      <w:r w:rsidR="004A32CB">
        <w:t>25</w:t>
      </w:r>
      <w:r w:rsidRPr="00B92A8C">
        <w:t xml:space="preserve">, 2018 as a </w:t>
      </w:r>
      <w:r w:rsidR="004A32CB">
        <w:t xml:space="preserve">National Day of </w:t>
      </w:r>
      <w:r w:rsidRPr="00B92A8C">
        <w:t xml:space="preserve">Remembrance </w:t>
      </w:r>
      <w:r w:rsidR="004A32CB">
        <w:t xml:space="preserve">and Action on Violence Against Women </w:t>
      </w:r>
      <w:r w:rsidRPr="00B92A8C">
        <w:t>in the Town of Gander.</w:t>
      </w:r>
    </w:p>
    <w:p w:rsidR="000443D9" w:rsidRDefault="000443D9" w:rsidP="00C94910"/>
    <w:p w:rsidR="000443D9" w:rsidRDefault="004A32CB" w:rsidP="004A32CB">
      <w:pPr>
        <w:pStyle w:val="Heading3"/>
      </w:pPr>
      <w:r>
        <w:t>National Child Day Proclamation</w:t>
      </w:r>
    </w:p>
    <w:p w:rsidR="004A32CB" w:rsidRDefault="004A32CB" w:rsidP="00C94910">
      <w:r>
        <w:t>The Mayor proclaimed November 20, 2018 as National Child Day in the Town of Gander.</w:t>
      </w:r>
    </w:p>
    <w:p w:rsidR="000443D9" w:rsidRDefault="000443D9" w:rsidP="00C94910"/>
    <w:p w:rsidR="000443D9" w:rsidRDefault="000443D9" w:rsidP="00C94910"/>
    <w:p w:rsidR="004A32CB" w:rsidRDefault="004A32CB" w:rsidP="00C94910"/>
    <w:p w:rsidR="004A32CB" w:rsidRPr="003904BE" w:rsidRDefault="004A32CB" w:rsidP="00C94910"/>
    <w:p w:rsidR="00320E54" w:rsidRDefault="0086047C" w:rsidP="00B83813">
      <w:pPr>
        <w:pStyle w:val="Heading1"/>
        <w:spacing w:before="0"/>
      </w:pPr>
      <w:r>
        <w:lastRenderedPageBreak/>
        <w:t>3</w:t>
      </w:r>
      <w:r w:rsidR="00FC700D">
        <w:t>.</w:t>
      </w:r>
      <w:r w:rsidR="00FC700D">
        <w:tab/>
      </w:r>
      <w:r w:rsidR="00320E54">
        <w:t>APPROVAL OF AGENDA</w:t>
      </w:r>
    </w:p>
    <w:p w:rsidR="00C94910" w:rsidRDefault="00C94910" w:rsidP="00320E54">
      <w:pPr>
        <w:rPr>
          <w:b/>
          <w:sz w:val="26"/>
          <w:szCs w:val="26"/>
        </w:rPr>
      </w:pPr>
      <w:r>
        <w:rPr>
          <w:rFonts w:ascii="Calibri" w:hAnsi="Calibri" w:cs="Calibri"/>
          <w:color w:val="000000"/>
        </w:rPr>
        <w:t>Council reviewed the agenda and approved as attached.</w:t>
      </w:r>
    </w:p>
    <w:p w:rsidR="00C94910" w:rsidRDefault="00C94910" w:rsidP="00320E54">
      <w:pPr>
        <w:rPr>
          <w:b/>
          <w:sz w:val="26"/>
          <w:szCs w:val="26"/>
        </w:rPr>
      </w:pPr>
    </w:p>
    <w:p w:rsidR="00320E54" w:rsidRPr="00E17BAF" w:rsidRDefault="00C31B28" w:rsidP="00320E54">
      <w:pPr>
        <w:rPr>
          <w:b/>
          <w:sz w:val="26"/>
          <w:szCs w:val="26"/>
        </w:rPr>
      </w:pPr>
      <w:r>
        <w:rPr>
          <w:b/>
          <w:sz w:val="26"/>
          <w:szCs w:val="26"/>
        </w:rPr>
        <w:t>Motion #18-</w:t>
      </w:r>
      <w:r w:rsidR="00BD7CED">
        <w:rPr>
          <w:b/>
          <w:sz w:val="26"/>
          <w:szCs w:val="26"/>
        </w:rPr>
        <w:t>298</w:t>
      </w:r>
    </w:p>
    <w:p w:rsidR="00320E54" w:rsidRDefault="00320E54" w:rsidP="00320E54">
      <w:pPr>
        <w:rPr>
          <w:b/>
          <w:sz w:val="26"/>
          <w:szCs w:val="26"/>
        </w:rPr>
      </w:pPr>
      <w:r w:rsidRPr="00E17BAF">
        <w:rPr>
          <w:b/>
          <w:sz w:val="26"/>
          <w:szCs w:val="26"/>
        </w:rPr>
        <w:t>Approval of Agenda</w:t>
      </w:r>
    </w:p>
    <w:p w:rsidR="00C2503C" w:rsidRPr="00E17BAF" w:rsidRDefault="00C2503C" w:rsidP="00320E54">
      <w:pPr>
        <w:rPr>
          <w:b/>
          <w:sz w:val="26"/>
          <w:szCs w:val="26"/>
        </w:rPr>
      </w:pPr>
    </w:p>
    <w:p w:rsidR="00365648" w:rsidRPr="00767063" w:rsidRDefault="00320E54" w:rsidP="00320E54">
      <w:r w:rsidRPr="00767063">
        <w:t xml:space="preserve">Moved by </w:t>
      </w:r>
      <w:proofErr w:type="spellStart"/>
      <w:r w:rsidR="00FB36AA" w:rsidRPr="00767063">
        <w:t>Councillor</w:t>
      </w:r>
      <w:proofErr w:type="spellEnd"/>
      <w:r w:rsidR="00FB36AA" w:rsidRPr="00767063">
        <w:t xml:space="preserve"> </w:t>
      </w:r>
      <w:r w:rsidR="009B688D">
        <w:t xml:space="preserve">Woodford </w:t>
      </w:r>
      <w:r w:rsidRPr="00767063">
        <w:t xml:space="preserve">and seconded by </w:t>
      </w:r>
      <w:proofErr w:type="spellStart"/>
      <w:r w:rsidR="005E2445" w:rsidRPr="00767063">
        <w:t>Councillor</w:t>
      </w:r>
      <w:proofErr w:type="spellEnd"/>
      <w:r w:rsidR="005E2445" w:rsidRPr="00767063">
        <w:t xml:space="preserve"> </w:t>
      </w:r>
      <w:r w:rsidR="00BD7CED">
        <w:t>Dove</w:t>
      </w:r>
      <w:r w:rsidR="000A1C1F">
        <w:t xml:space="preserve"> t</w:t>
      </w:r>
      <w:r w:rsidRPr="00767063">
        <w:t xml:space="preserve">hat the Agenda for the Regular Meeting of Council </w:t>
      </w:r>
      <w:r w:rsidR="00DC3393" w:rsidRPr="00767063">
        <w:t xml:space="preserve">on </w:t>
      </w:r>
      <w:r w:rsidR="007E7371">
        <w:t xml:space="preserve">November </w:t>
      </w:r>
      <w:r w:rsidR="00BD7CED">
        <w:t>28</w:t>
      </w:r>
      <w:r w:rsidR="009B688D">
        <w:t>, 2018</w:t>
      </w:r>
      <w:r w:rsidR="00CB58ED" w:rsidRPr="00767063">
        <w:t xml:space="preserve"> </w:t>
      </w:r>
      <w:r w:rsidR="00BB5931" w:rsidRPr="00767063">
        <w:t>be adopted as amended.</w:t>
      </w:r>
    </w:p>
    <w:p w:rsidR="00BB5931" w:rsidRPr="00767063" w:rsidRDefault="00BB5931" w:rsidP="00320E54"/>
    <w:p w:rsidR="00320E54" w:rsidRDefault="00DF7074" w:rsidP="00320E54">
      <w:r w:rsidRPr="00767063">
        <w:tab/>
      </w:r>
      <w:r w:rsidR="00320E54" w:rsidRPr="00767063">
        <w:tab/>
      </w:r>
      <w:r w:rsidR="00D70A7A" w:rsidRPr="00767063">
        <w:t>In Favour:</w:t>
      </w:r>
      <w:r w:rsidR="00D70A7A" w:rsidRPr="00767063">
        <w:tab/>
      </w:r>
      <w:r w:rsidR="00BD7CED">
        <w:t>6</w:t>
      </w:r>
      <w:r w:rsidR="00320E54" w:rsidRPr="00767063">
        <w:tab/>
        <w:t>Opposing:</w:t>
      </w:r>
      <w:r w:rsidR="00320E54" w:rsidRPr="00767063">
        <w:tab/>
        <w:t>0</w:t>
      </w:r>
    </w:p>
    <w:p w:rsidR="00334C23" w:rsidRPr="00767063" w:rsidRDefault="00334C23" w:rsidP="00320E54"/>
    <w:p w:rsidR="00320E54" w:rsidRDefault="00320E54" w:rsidP="00320E54">
      <w:r w:rsidRPr="00767063">
        <w:rPr>
          <w:b/>
        </w:rPr>
        <w:t>Decision:</w:t>
      </w:r>
      <w:r w:rsidRPr="00767063">
        <w:tab/>
        <w:t>Motion carried.</w:t>
      </w:r>
    </w:p>
    <w:p w:rsidR="008A6FE8" w:rsidRPr="00767063" w:rsidRDefault="008A6FE8" w:rsidP="00320E54"/>
    <w:p w:rsidR="00FC700D" w:rsidRDefault="0086047C" w:rsidP="00B83813">
      <w:pPr>
        <w:pStyle w:val="Heading1"/>
        <w:spacing w:before="0"/>
      </w:pPr>
      <w:r>
        <w:t>4</w:t>
      </w:r>
      <w:r w:rsidR="00320E54">
        <w:t>.</w:t>
      </w:r>
      <w:r w:rsidR="00320E54">
        <w:tab/>
      </w:r>
      <w:r w:rsidR="00FC700D">
        <w:t>MINUTES FOR APPROVAL</w:t>
      </w:r>
    </w:p>
    <w:p w:rsidR="006812DE" w:rsidRDefault="006812DE" w:rsidP="00E177B3">
      <w:pPr>
        <w:tabs>
          <w:tab w:val="center" w:pos="4680"/>
        </w:tabs>
        <w:rPr>
          <w:b/>
          <w:sz w:val="26"/>
          <w:szCs w:val="26"/>
        </w:rPr>
      </w:pP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DB52CC">
        <w:rPr>
          <w:b/>
          <w:sz w:val="26"/>
          <w:szCs w:val="26"/>
        </w:rPr>
        <w:t>8-</w:t>
      </w:r>
      <w:r w:rsidR="007E7371">
        <w:rPr>
          <w:b/>
          <w:sz w:val="26"/>
          <w:szCs w:val="26"/>
        </w:rPr>
        <w:t>2</w:t>
      </w:r>
      <w:r w:rsidR="00BD7CED">
        <w:rPr>
          <w:b/>
          <w:sz w:val="26"/>
          <w:szCs w:val="26"/>
        </w:rPr>
        <w:t>99</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767063" w:rsidRDefault="00B83813" w:rsidP="00614C31">
      <w:r w:rsidRPr="00767063">
        <w:t xml:space="preserve">Moved by </w:t>
      </w:r>
      <w:proofErr w:type="spellStart"/>
      <w:r w:rsidR="00EA4E17">
        <w:t>Councillor</w:t>
      </w:r>
      <w:proofErr w:type="spellEnd"/>
      <w:r w:rsidR="00EA4E17">
        <w:t xml:space="preserve"> </w:t>
      </w:r>
      <w:r w:rsidR="007E7371">
        <w:t>Dove</w:t>
      </w:r>
      <w:r w:rsidR="008A6FE8">
        <w:t xml:space="preserve"> a</w:t>
      </w:r>
      <w:r w:rsidR="00F052A4" w:rsidRPr="00767063">
        <w:t xml:space="preserve">nd seconded by </w:t>
      </w:r>
      <w:proofErr w:type="spellStart"/>
      <w:r w:rsidR="00BD7CED">
        <w:t>Councillor</w:t>
      </w:r>
      <w:proofErr w:type="spellEnd"/>
      <w:r w:rsidR="00BD7CED">
        <w:t xml:space="preserve"> Woodford</w:t>
      </w:r>
      <w:r w:rsidR="003A4865">
        <w:t xml:space="preserve"> </w:t>
      </w:r>
      <w:r w:rsidR="006D1F9B" w:rsidRPr="00767063">
        <w:t>that</w:t>
      </w:r>
      <w:r w:rsidR="00F052A4" w:rsidRPr="00767063">
        <w:t xml:space="preserve"> the Minutes from the Regular Mee</w:t>
      </w:r>
      <w:r w:rsidR="001C5C67" w:rsidRPr="00767063">
        <w:t xml:space="preserve">ting of Council on </w:t>
      </w:r>
      <w:r w:rsidR="00BD7CED">
        <w:t xml:space="preserve">November </w:t>
      </w:r>
      <w:r w:rsidR="007E7371">
        <w:t>7</w:t>
      </w:r>
      <w:r w:rsidR="00BB5931" w:rsidRPr="00767063">
        <w:t>, 2018</w:t>
      </w:r>
      <w:r w:rsidR="00F052A4" w:rsidRPr="00767063">
        <w:t xml:space="preserve"> be adopted as presented.</w:t>
      </w:r>
    </w:p>
    <w:p w:rsidR="00F10CED" w:rsidRPr="00767063" w:rsidRDefault="00F10CED" w:rsidP="00F052A4"/>
    <w:p w:rsidR="00F052A4" w:rsidRPr="00767063" w:rsidRDefault="006E16D9" w:rsidP="00B362A1">
      <w:pPr>
        <w:ind w:left="720" w:firstLine="720"/>
      </w:pPr>
      <w:r w:rsidRPr="00767063">
        <w:t>In Favour:</w:t>
      </w:r>
      <w:r w:rsidRPr="00767063">
        <w:tab/>
      </w:r>
      <w:r w:rsidR="00BD7CED">
        <w:t>6</w:t>
      </w:r>
      <w:r w:rsidR="00A71028" w:rsidRPr="00767063">
        <w:tab/>
      </w:r>
      <w:r w:rsidR="00F052A4" w:rsidRPr="00767063">
        <w:t>Opposing:</w:t>
      </w:r>
      <w:r w:rsidR="00F052A4" w:rsidRPr="00767063">
        <w:tab/>
        <w:t>0</w:t>
      </w:r>
    </w:p>
    <w:p w:rsidR="00EE32A9" w:rsidRPr="00767063" w:rsidRDefault="00EE32A9" w:rsidP="00F052A4">
      <w:pPr>
        <w:ind w:left="1440" w:firstLine="720"/>
      </w:pPr>
    </w:p>
    <w:p w:rsidR="00570BBB" w:rsidRDefault="00F052A4" w:rsidP="00F052A4">
      <w:r w:rsidRPr="00767063">
        <w:rPr>
          <w:b/>
        </w:rPr>
        <w:t>Decision</w:t>
      </w:r>
      <w:r w:rsidR="00B362A1" w:rsidRPr="00767063">
        <w:rPr>
          <w:b/>
        </w:rPr>
        <w:t>:</w:t>
      </w:r>
      <w:r w:rsidRPr="00767063">
        <w:tab/>
        <w:t>Motion carried.</w:t>
      </w:r>
    </w:p>
    <w:p w:rsidR="007E0D19" w:rsidRDefault="009B688D" w:rsidP="00FC700D">
      <w:pPr>
        <w:pStyle w:val="Heading1"/>
      </w:pPr>
      <w:r>
        <w:t>5</w:t>
      </w:r>
      <w:r w:rsidR="00FC700D" w:rsidRPr="00E17BAF">
        <w:t>.</w:t>
      </w:r>
      <w:r w:rsidR="00FC700D" w:rsidRPr="00E17BAF">
        <w:tab/>
        <w:t>BUSINESS ARISING FROM</w:t>
      </w:r>
      <w:r w:rsidR="00FC700D">
        <w:t xml:space="preserve"> PREVIOUS MINUTES</w:t>
      </w:r>
    </w:p>
    <w:p w:rsidR="00DE2E34" w:rsidRDefault="008D6D49" w:rsidP="00DE2E34">
      <w:pPr>
        <w:ind w:firstLine="720"/>
      </w:pPr>
      <w:r>
        <w:t>None.</w:t>
      </w:r>
      <w:r>
        <w:tab/>
      </w:r>
    </w:p>
    <w:p w:rsidR="00BA0A0A" w:rsidRDefault="00575B38" w:rsidP="00DE2E34">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7E7371">
        <w:t>Deputy Mayor Pollett</w:t>
      </w:r>
      <w:r w:rsidR="003F6ABC">
        <w:t>.</w:t>
      </w:r>
    </w:p>
    <w:p w:rsidR="00AE0D36" w:rsidRDefault="00AE0D36" w:rsidP="00B1563D"/>
    <w:p w:rsidR="004B0027" w:rsidRDefault="00B1563D" w:rsidP="00953765">
      <w:r>
        <w:t xml:space="preserve">The </w:t>
      </w:r>
      <w:r w:rsidR="00953765">
        <w:t>Recreation &amp; Community Living</w:t>
      </w:r>
      <w:r w:rsidR="00025375">
        <w:t xml:space="preserve"> </w:t>
      </w:r>
      <w:r w:rsidR="00752FFD">
        <w:t xml:space="preserve">meeting </w:t>
      </w:r>
      <w:r w:rsidR="009B688D">
        <w:t>was held on</w:t>
      </w:r>
      <w:r w:rsidR="003A4865">
        <w:t xml:space="preserve"> </w:t>
      </w:r>
      <w:r w:rsidR="001D7A5B">
        <w:t>November 19,</w:t>
      </w:r>
      <w:r w:rsidR="002F2B08">
        <w:t xml:space="preserve"> 2018</w:t>
      </w:r>
      <w:r w:rsidR="00953765">
        <w:t xml:space="preserve">.  The meeting was chaired by </w:t>
      </w:r>
      <w:r w:rsidR="001D7A5B">
        <w:t>T. Pollett</w:t>
      </w:r>
      <w:r w:rsidR="00F22826">
        <w:t xml:space="preserve">, </w:t>
      </w:r>
      <w:r w:rsidR="001D7A5B">
        <w:t>Deputy Mayor</w:t>
      </w:r>
      <w:r>
        <w:t xml:space="preserve">.  </w:t>
      </w:r>
      <w:r w:rsidR="00570BBB">
        <w:t>Other members present included:</w:t>
      </w:r>
      <w:r w:rsidR="00025375">
        <w:t xml:space="preserve"> </w:t>
      </w:r>
      <w:r w:rsidR="00911DC3">
        <w:t>G. Brown</w:t>
      </w:r>
      <w:r w:rsidR="004838D8">
        <w:t xml:space="preserve">, </w:t>
      </w:r>
      <w:proofErr w:type="spellStart"/>
      <w:r w:rsidR="004838D8">
        <w:t>C</w:t>
      </w:r>
      <w:r w:rsidR="00D04B73">
        <w:t>ouncillor</w:t>
      </w:r>
      <w:proofErr w:type="spellEnd"/>
      <w:r w:rsidR="00D04B73">
        <w:t xml:space="preserve">; </w:t>
      </w:r>
      <w:r w:rsidR="001D7A5B">
        <w:t xml:space="preserve">B. Dove, </w:t>
      </w:r>
      <w:proofErr w:type="spellStart"/>
      <w:r w:rsidR="001D7A5B">
        <w:t>Councillor</w:t>
      </w:r>
      <w:proofErr w:type="spellEnd"/>
      <w:r w:rsidR="001D7A5B">
        <w:t xml:space="preserve">; O. Fudge, </w:t>
      </w:r>
      <w:proofErr w:type="spellStart"/>
      <w:r w:rsidR="001D7A5B">
        <w:t>Councillor</w:t>
      </w:r>
      <w:proofErr w:type="spellEnd"/>
      <w:r w:rsidR="001D7A5B">
        <w:t>; P. Farwell, Mayor</w:t>
      </w:r>
      <w:r w:rsidR="00B852A8">
        <w:t>;</w:t>
      </w:r>
      <w:r w:rsidR="006C48EE">
        <w:t xml:space="preserve"> </w:t>
      </w:r>
      <w:r w:rsidR="00B852A8">
        <w:t>N</w:t>
      </w:r>
      <w:r w:rsidR="00436E7A">
        <w:t xml:space="preserve">. </w:t>
      </w:r>
      <w:r w:rsidR="00B852A8">
        <w:t xml:space="preserve">Newell, </w:t>
      </w:r>
      <w:r w:rsidR="00436E7A">
        <w:t xml:space="preserve">Director </w:t>
      </w:r>
      <w:r w:rsidR="00B852A8">
        <w:t>of Recreation &amp; Community Services</w:t>
      </w:r>
      <w:r w:rsidR="003A4865">
        <w:t xml:space="preserve">; </w:t>
      </w:r>
      <w:r w:rsidR="001D7A5B">
        <w:t xml:space="preserve">D. Chafe, CAO, G. Brown, Director of Finance; J. Blackwood, Director of Engineering; R. Locke, Director of Development; T. Barron, Director of Municipal Works; </w:t>
      </w:r>
      <w:r w:rsidR="003A4865">
        <w:t>B. Freeborn, Administrative Coordinator.</w:t>
      </w:r>
    </w:p>
    <w:p w:rsidR="004B0027" w:rsidRDefault="004B0027" w:rsidP="00953765"/>
    <w:p w:rsidR="00925778" w:rsidRDefault="00925778" w:rsidP="00925778">
      <w:r>
        <w:t>The following items were discussed:</w:t>
      </w:r>
    </w:p>
    <w:p w:rsidR="003813D6" w:rsidRPr="00420E05" w:rsidRDefault="003813D6" w:rsidP="003813D6">
      <w:pPr>
        <w:autoSpaceDE w:val="0"/>
        <w:autoSpaceDN w:val="0"/>
        <w:adjustRightInd w:val="0"/>
        <w:rPr>
          <w:rFonts w:eastAsia="Times New Roman"/>
          <w:b/>
          <w:color w:val="000000"/>
          <w:sz w:val="18"/>
          <w:szCs w:val="18"/>
        </w:rPr>
      </w:pPr>
      <w:r>
        <w:rPr>
          <w:rFonts w:eastAsia="Times New Roman"/>
          <w:b/>
          <w:color w:val="000000"/>
          <w:sz w:val="28"/>
          <w:szCs w:val="28"/>
        </w:rPr>
        <w:lastRenderedPageBreak/>
        <w:t>Delegation - YMCA</w:t>
      </w:r>
    </w:p>
    <w:p w:rsidR="003813D6" w:rsidRPr="00420E05" w:rsidRDefault="003813D6" w:rsidP="003813D6">
      <w:pPr>
        <w:autoSpaceDE w:val="0"/>
        <w:autoSpaceDN w:val="0"/>
        <w:adjustRightInd w:val="0"/>
        <w:rPr>
          <w:rFonts w:eastAsia="Times New Roman"/>
          <w:b/>
          <w:color w:val="000000"/>
          <w:sz w:val="18"/>
          <w:szCs w:val="18"/>
        </w:rPr>
      </w:pPr>
    </w:p>
    <w:p w:rsidR="003813D6" w:rsidRDefault="003813D6" w:rsidP="003813D6">
      <w:pPr>
        <w:autoSpaceDE w:val="0"/>
        <w:autoSpaceDN w:val="0"/>
        <w:adjustRightInd w:val="0"/>
        <w:rPr>
          <w:rFonts w:eastAsia="Times New Roman"/>
          <w:color w:val="000000"/>
        </w:rPr>
      </w:pPr>
      <w:r>
        <w:rPr>
          <w:rFonts w:eastAsia="Times New Roman"/>
          <w:color w:val="000000"/>
        </w:rPr>
        <w:t>Mr. Jason Brown, CEO of the YMCA in Newfoundland &amp; Labrador presented a slide show providing an overview of the operations of the YMCA.  They are a charity dedicated to strengthening the foundation of communities and currently run several facilities in the Province along with programs in other communities.  They serve people of all backgrounds and abilities through all stages of life and can offer programs such as health &amp; fitness, aquatics, day care, etc.</w:t>
      </w:r>
    </w:p>
    <w:p w:rsidR="003813D6" w:rsidRDefault="003813D6" w:rsidP="003813D6">
      <w:pPr>
        <w:autoSpaceDE w:val="0"/>
        <w:autoSpaceDN w:val="0"/>
        <w:adjustRightInd w:val="0"/>
        <w:rPr>
          <w:rFonts w:eastAsia="Times New Roman"/>
          <w:color w:val="000000"/>
        </w:rPr>
      </w:pPr>
    </w:p>
    <w:p w:rsidR="003813D6" w:rsidRDefault="003813D6" w:rsidP="003813D6">
      <w:pPr>
        <w:autoSpaceDE w:val="0"/>
        <w:autoSpaceDN w:val="0"/>
        <w:adjustRightInd w:val="0"/>
        <w:rPr>
          <w:rFonts w:eastAsia="Times New Roman"/>
          <w:color w:val="000000"/>
        </w:rPr>
      </w:pPr>
      <w:r>
        <w:rPr>
          <w:rFonts w:eastAsia="Times New Roman"/>
          <w:color w:val="000000"/>
        </w:rPr>
        <w:t>The current facilities that they operate were built based on the needs of the community and most are owned by the municipality and leased to the YMCA for 20 years.  The municipalities are responsible for the capital replacement and any operational deficit and the YMCA is responsible for operating the building and programs as well as any wear and tear on the building.</w:t>
      </w:r>
    </w:p>
    <w:p w:rsidR="003813D6" w:rsidRDefault="003813D6" w:rsidP="003813D6">
      <w:pPr>
        <w:autoSpaceDE w:val="0"/>
        <w:autoSpaceDN w:val="0"/>
        <w:adjustRightInd w:val="0"/>
        <w:rPr>
          <w:rFonts w:eastAsia="Times New Roman"/>
          <w:color w:val="000000"/>
        </w:rPr>
      </w:pPr>
    </w:p>
    <w:p w:rsidR="003813D6" w:rsidRDefault="003813D6" w:rsidP="003813D6">
      <w:pPr>
        <w:autoSpaceDE w:val="0"/>
        <w:autoSpaceDN w:val="0"/>
        <w:adjustRightInd w:val="0"/>
        <w:rPr>
          <w:rFonts w:eastAsia="Times New Roman"/>
          <w:color w:val="000000"/>
        </w:rPr>
      </w:pPr>
      <w:r>
        <w:rPr>
          <w:rFonts w:eastAsia="Times New Roman"/>
          <w:color w:val="000000"/>
        </w:rPr>
        <w:t xml:space="preserve">Their largest operation is the </w:t>
      </w:r>
      <w:proofErr w:type="spellStart"/>
      <w:r>
        <w:rPr>
          <w:rFonts w:eastAsia="Times New Roman"/>
          <w:color w:val="000000"/>
        </w:rPr>
        <w:t>Ches</w:t>
      </w:r>
      <w:proofErr w:type="spellEnd"/>
      <w:r>
        <w:rPr>
          <w:rFonts w:eastAsia="Times New Roman"/>
          <w:color w:val="000000"/>
        </w:rPr>
        <w:t xml:space="preserve"> Penney Family YMCA in St. John’s and their newest operations are in </w:t>
      </w:r>
      <w:proofErr w:type="spellStart"/>
      <w:r>
        <w:rPr>
          <w:rFonts w:eastAsia="Times New Roman"/>
          <w:color w:val="000000"/>
        </w:rPr>
        <w:t>Marystown</w:t>
      </w:r>
      <w:proofErr w:type="spellEnd"/>
      <w:r>
        <w:rPr>
          <w:rFonts w:eastAsia="Times New Roman"/>
          <w:color w:val="000000"/>
        </w:rPr>
        <w:t xml:space="preserve"> with one slated to open in Happy Valley-Goose Bay in 2020.  Facilities in Labrador City and Placentia are currently in the planning stages.  The St. John’s and </w:t>
      </w:r>
      <w:proofErr w:type="spellStart"/>
      <w:r>
        <w:rPr>
          <w:rFonts w:eastAsia="Times New Roman"/>
          <w:color w:val="000000"/>
        </w:rPr>
        <w:t>Marystown</w:t>
      </w:r>
      <w:proofErr w:type="spellEnd"/>
      <w:r>
        <w:rPr>
          <w:rFonts w:eastAsia="Times New Roman"/>
          <w:color w:val="000000"/>
        </w:rPr>
        <w:t xml:space="preserve"> facilities led to the YMCA strategic plan which is now in place for the next 10 years to help guide their operations.</w:t>
      </w:r>
    </w:p>
    <w:p w:rsidR="003813D6" w:rsidRDefault="003813D6" w:rsidP="003813D6">
      <w:pPr>
        <w:autoSpaceDE w:val="0"/>
        <w:autoSpaceDN w:val="0"/>
        <w:adjustRightInd w:val="0"/>
        <w:rPr>
          <w:rFonts w:eastAsia="Times New Roman"/>
          <w:color w:val="000000"/>
        </w:rPr>
      </w:pPr>
    </w:p>
    <w:p w:rsidR="003813D6" w:rsidRDefault="003813D6" w:rsidP="003813D6">
      <w:pPr>
        <w:autoSpaceDE w:val="0"/>
        <w:autoSpaceDN w:val="0"/>
        <w:adjustRightInd w:val="0"/>
        <w:rPr>
          <w:rFonts w:eastAsia="Times New Roman"/>
          <w:color w:val="000000"/>
        </w:rPr>
      </w:pPr>
      <w:r>
        <w:rPr>
          <w:rFonts w:eastAsia="Times New Roman"/>
          <w:color w:val="000000"/>
        </w:rPr>
        <w:t xml:space="preserve">The buildings are owned by the Town and the capital costs can be cost-shared from the federal and provincial funding that may be available and municipal governments.  The YMCA can also help promote a capital campaign whereby they launch a fundraising program to gain support and funding from local businesses in the area.  The operations are based on a 20-year renewable lease whereby the YMCA is the lessee and the Town is the landlord and operating grant provider.  The YMCA typically generates revenues to offset approximately 80% of the operating costs which varies across the province. </w:t>
      </w:r>
    </w:p>
    <w:p w:rsidR="003813D6" w:rsidRDefault="003813D6" w:rsidP="003813D6">
      <w:pPr>
        <w:autoSpaceDE w:val="0"/>
        <w:autoSpaceDN w:val="0"/>
        <w:adjustRightInd w:val="0"/>
        <w:rPr>
          <w:rFonts w:eastAsia="Times New Roman"/>
          <w:color w:val="000000"/>
        </w:rPr>
      </w:pPr>
    </w:p>
    <w:p w:rsidR="003813D6" w:rsidRDefault="003813D6" w:rsidP="003813D6">
      <w:pPr>
        <w:autoSpaceDE w:val="0"/>
        <w:autoSpaceDN w:val="0"/>
        <w:adjustRightInd w:val="0"/>
        <w:rPr>
          <w:rFonts w:eastAsia="Times New Roman"/>
          <w:color w:val="000000"/>
        </w:rPr>
      </w:pPr>
      <w:r>
        <w:rPr>
          <w:rFonts w:eastAsia="Times New Roman"/>
          <w:color w:val="000000"/>
        </w:rPr>
        <w:t>There are many benefits to the Town such as lower operating costs, facility is operated by a recognized charitable operation, handles day to day operations, hires and trains employees, etc.</w:t>
      </w:r>
    </w:p>
    <w:p w:rsidR="003813D6" w:rsidRDefault="003813D6" w:rsidP="003813D6">
      <w:pPr>
        <w:autoSpaceDE w:val="0"/>
        <w:autoSpaceDN w:val="0"/>
        <w:adjustRightInd w:val="0"/>
        <w:rPr>
          <w:rFonts w:eastAsia="Times New Roman"/>
          <w:color w:val="000000"/>
        </w:rPr>
      </w:pPr>
    </w:p>
    <w:p w:rsidR="003813D6" w:rsidRDefault="003813D6" w:rsidP="003813D6">
      <w:pPr>
        <w:autoSpaceDE w:val="0"/>
        <w:autoSpaceDN w:val="0"/>
        <w:adjustRightInd w:val="0"/>
        <w:rPr>
          <w:rFonts w:eastAsia="Times New Roman"/>
          <w:color w:val="000000"/>
        </w:rPr>
      </w:pPr>
      <w:r>
        <w:rPr>
          <w:rFonts w:eastAsia="Times New Roman"/>
          <w:color w:val="000000"/>
        </w:rPr>
        <w:t xml:space="preserve">The Committee thanked Mr. Brown for his presentation and said they are interested in looking into this further.  Mr. Brown said the next step is to do a letter of </w:t>
      </w:r>
      <w:proofErr w:type="gramStart"/>
      <w:r>
        <w:rPr>
          <w:rFonts w:eastAsia="Times New Roman"/>
          <w:color w:val="000000"/>
        </w:rPr>
        <w:t>intent</w:t>
      </w:r>
      <w:proofErr w:type="gramEnd"/>
      <w:r>
        <w:rPr>
          <w:rFonts w:eastAsia="Times New Roman"/>
          <w:color w:val="000000"/>
        </w:rPr>
        <w:t xml:space="preserve"> so he will work on the draft for this letter and forward </w:t>
      </w:r>
      <w:r w:rsidR="00793CA7">
        <w:rPr>
          <w:rFonts w:eastAsia="Times New Roman"/>
          <w:color w:val="000000"/>
        </w:rPr>
        <w:t xml:space="preserve">it </w:t>
      </w:r>
      <w:r>
        <w:rPr>
          <w:rFonts w:eastAsia="Times New Roman"/>
          <w:color w:val="000000"/>
        </w:rPr>
        <w:t>to the Department.</w:t>
      </w:r>
    </w:p>
    <w:p w:rsidR="003813D6" w:rsidRDefault="003813D6" w:rsidP="003813D6">
      <w:pPr>
        <w:autoSpaceDE w:val="0"/>
        <w:autoSpaceDN w:val="0"/>
        <w:adjustRightInd w:val="0"/>
        <w:rPr>
          <w:rFonts w:eastAsia="Times New Roman"/>
          <w:color w:val="000000"/>
        </w:rPr>
      </w:pPr>
    </w:p>
    <w:p w:rsidR="003813D6" w:rsidRDefault="003813D6" w:rsidP="003813D6">
      <w:pPr>
        <w:autoSpaceDE w:val="0"/>
        <w:autoSpaceDN w:val="0"/>
        <w:adjustRightInd w:val="0"/>
        <w:rPr>
          <w:rFonts w:eastAsia="Times New Roman"/>
          <w:color w:val="000000"/>
        </w:rPr>
      </w:pPr>
      <w:r>
        <w:rPr>
          <w:rFonts w:eastAsia="Times New Roman"/>
          <w:color w:val="000000"/>
        </w:rPr>
        <w:t xml:space="preserve">The Committee discussed the presentation and how it could benefit the residents of Gander.  Currently the Town has been working with a steering committee comprised of various user groups in the community about a model for operating a multiplex which would see the user groups overseeing the operation of the multiplex.  The Committee sees the value in this model however, they would like to explore all options and perhaps how both could work together. </w:t>
      </w:r>
    </w:p>
    <w:p w:rsidR="00793CA7" w:rsidRDefault="00793CA7" w:rsidP="003813D6">
      <w:pPr>
        <w:autoSpaceDE w:val="0"/>
        <w:autoSpaceDN w:val="0"/>
        <w:adjustRightInd w:val="0"/>
        <w:rPr>
          <w:rFonts w:eastAsia="Times New Roman"/>
          <w:color w:val="000000"/>
        </w:rPr>
      </w:pPr>
    </w:p>
    <w:p w:rsidR="00793CA7" w:rsidRPr="00CB4534" w:rsidRDefault="00793CA7" w:rsidP="003813D6">
      <w:pPr>
        <w:autoSpaceDE w:val="0"/>
        <w:autoSpaceDN w:val="0"/>
        <w:adjustRightInd w:val="0"/>
        <w:rPr>
          <w:rFonts w:eastAsia="Times New Roman"/>
          <w:color w:val="000000"/>
        </w:rPr>
      </w:pPr>
    </w:p>
    <w:p w:rsidR="003813D6" w:rsidRPr="008B3D87" w:rsidRDefault="003813D6" w:rsidP="003813D6">
      <w:pPr>
        <w:autoSpaceDE w:val="0"/>
        <w:autoSpaceDN w:val="0"/>
        <w:adjustRightInd w:val="0"/>
        <w:rPr>
          <w:rFonts w:eastAsia="Times New Roman"/>
          <w:b/>
          <w:color w:val="000000"/>
          <w:sz w:val="28"/>
          <w:szCs w:val="28"/>
        </w:rPr>
      </w:pPr>
      <w:r>
        <w:rPr>
          <w:rFonts w:eastAsia="Times New Roman"/>
          <w:b/>
          <w:color w:val="000000"/>
          <w:sz w:val="28"/>
          <w:szCs w:val="28"/>
        </w:rPr>
        <w:lastRenderedPageBreak/>
        <w:t>Variance Report</w:t>
      </w:r>
    </w:p>
    <w:p w:rsidR="003813D6" w:rsidRDefault="003813D6" w:rsidP="003813D6">
      <w:pPr>
        <w:autoSpaceDE w:val="0"/>
        <w:autoSpaceDN w:val="0"/>
        <w:adjustRightInd w:val="0"/>
        <w:rPr>
          <w:rFonts w:eastAsia="Times New Roman"/>
          <w:color w:val="000000"/>
        </w:rPr>
      </w:pPr>
    </w:p>
    <w:p w:rsidR="003813D6" w:rsidRDefault="003813D6" w:rsidP="003813D6">
      <w:pPr>
        <w:autoSpaceDE w:val="0"/>
        <w:autoSpaceDN w:val="0"/>
        <w:adjustRightInd w:val="0"/>
        <w:rPr>
          <w:rFonts w:ascii="Calibri" w:hAnsi="Calibri" w:cs="Calibri"/>
          <w:color w:val="000000"/>
        </w:rPr>
      </w:pPr>
      <w:r>
        <w:rPr>
          <w:rFonts w:ascii="Calibri" w:hAnsi="Calibri" w:cs="Calibri"/>
          <w:color w:val="000000"/>
        </w:rPr>
        <w:t xml:space="preserve">The Committee reviewed the third quarter Variance Report.  The Director explained that the Kitchen Party revenues were down due to lower ticket sales, however, the expenses were also lower because the cost of the bands was cheaper than budgeted. Overall the Festival of Flight was $20,000 under budget this year.  </w:t>
      </w:r>
    </w:p>
    <w:p w:rsidR="003813D6" w:rsidRDefault="003813D6" w:rsidP="003813D6">
      <w:pPr>
        <w:autoSpaceDE w:val="0"/>
        <w:autoSpaceDN w:val="0"/>
        <w:adjustRightInd w:val="0"/>
        <w:rPr>
          <w:rFonts w:ascii="Calibri" w:hAnsi="Calibri" w:cs="Calibri"/>
          <w:color w:val="000000"/>
        </w:rPr>
      </w:pPr>
    </w:p>
    <w:p w:rsidR="003813D6" w:rsidRDefault="003813D6" w:rsidP="003813D6">
      <w:pPr>
        <w:autoSpaceDE w:val="0"/>
        <w:autoSpaceDN w:val="0"/>
        <w:adjustRightInd w:val="0"/>
        <w:rPr>
          <w:rFonts w:ascii="Calibri" w:hAnsi="Calibri" w:cs="Calibri"/>
          <w:color w:val="000000"/>
        </w:rPr>
      </w:pPr>
      <w:r>
        <w:rPr>
          <w:rFonts w:ascii="Calibri" w:hAnsi="Calibri" w:cs="Calibri"/>
          <w:color w:val="000000"/>
        </w:rPr>
        <w:t xml:space="preserve">There was some savings in wages due to an employee off on unpaid leave </w:t>
      </w:r>
      <w:proofErr w:type="gramStart"/>
      <w:r>
        <w:rPr>
          <w:rFonts w:ascii="Calibri" w:hAnsi="Calibri" w:cs="Calibri"/>
          <w:color w:val="000000"/>
        </w:rPr>
        <w:t>and also</w:t>
      </w:r>
      <w:proofErr w:type="gramEnd"/>
      <w:r>
        <w:rPr>
          <w:rFonts w:ascii="Calibri" w:hAnsi="Calibri" w:cs="Calibri"/>
          <w:color w:val="000000"/>
        </w:rPr>
        <w:t xml:space="preserve"> not all positions were filled.  The Director also noted that the programming revenues were up by over $5,000 due to the success of the events the Department organized this year.</w:t>
      </w:r>
    </w:p>
    <w:p w:rsidR="003813D6" w:rsidRDefault="003813D6" w:rsidP="003813D6">
      <w:pPr>
        <w:autoSpaceDE w:val="0"/>
        <w:autoSpaceDN w:val="0"/>
        <w:adjustRightInd w:val="0"/>
        <w:rPr>
          <w:rFonts w:ascii="Calibri" w:hAnsi="Calibri" w:cs="Calibri"/>
          <w:color w:val="000000"/>
        </w:rPr>
      </w:pPr>
    </w:p>
    <w:p w:rsidR="003813D6" w:rsidRDefault="003813D6" w:rsidP="003813D6">
      <w:pPr>
        <w:autoSpaceDE w:val="0"/>
        <w:autoSpaceDN w:val="0"/>
        <w:adjustRightInd w:val="0"/>
        <w:rPr>
          <w:rFonts w:eastAsia="Times New Roman"/>
          <w:color w:val="000000"/>
        </w:rPr>
      </w:pPr>
      <w:r>
        <w:rPr>
          <w:rFonts w:ascii="Calibri" w:hAnsi="Calibri" w:cs="Calibri"/>
          <w:color w:val="000000"/>
        </w:rPr>
        <w:t>The Committee is referring the Variance Report to the Finance Committee for their review and consideration.</w:t>
      </w:r>
    </w:p>
    <w:p w:rsidR="003813D6" w:rsidRDefault="003813D6" w:rsidP="003813D6">
      <w:pPr>
        <w:autoSpaceDE w:val="0"/>
        <w:autoSpaceDN w:val="0"/>
        <w:adjustRightInd w:val="0"/>
        <w:rPr>
          <w:rFonts w:eastAsia="Times New Roman"/>
          <w:b/>
          <w:color w:val="000000"/>
        </w:rPr>
      </w:pPr>
      <w:r>
        <w:rPr>
          <w:rFonts w:eastAsia="Times New Roman"/>
          <w:color w:val="000000"/>
        </w:rPr>
        <w:t xml:space="preserve"> </w:t>
      </w:r>
    </w:p>
    <w:p w:rsidR="003813D6" w:rsidRPr="00793CA7" w:rsidRDefault="003813D6" w:rsidP="003813D6">
      <w:pPr>
        <w:autoSpaceDE w:val="0"/>
        <w:autoSpaceDN w:val="0"/>
        <w:adjustRightInd w:val="0"/>
        <w:rPr>
          <w:rFonts w:eastAsia="Times New Roman"/>
          <w:color w:val="000000"/>
        </w:rPr>
      </w:pPr>
      <w:r w:rsidRPr="00793CA7">
        <w:rPr>
          <w:rFonts w:eastAsia="Times New Roman"/>
          <w:color w:val="000000"/>
        </w:rPr>
        <w:t>The Special Events Coordinator joined the meeting.</w:t>
      </w:r>
    </w:p>
    <w:p w:rsidR="003813D6" w:rsidRDefault="003813D6" w:rsidP="003813D6">
      <w:pPr>
        <w:autoSpaceDE w:val="0"/>
        <w:autoSpaceDN w:val="0"/>
        <w:adjustRightInd w:val="0"/>
        <w:rPr>
          <w:rFonts w:eastAsia="Times New Roman"/>
          <w:b/>
          <w:color w:val="000000"/>
          <w:sz w:val="28"/>
          <w:szCs w:val="28"/>
        </w:rPr>
      </w:pPr>
    </w:p>
    <w:p w:rsidR="003813D6" w:rsidRPr="0007472C" w:rsidRDefault="003813D6" w:rsidP="003813D6">
      <w:pPr>
        <w:autoSpaceDE w:val="0"/>
        <w:autoSpaceDN w:val="0"/>
        <w:adjustRightInd w:val="0"/>
        <w:rPr>
          <w:rFonts w:eastAsia="Times New Roman"/>
          <w:b/>
          <w:color w:val="000000"/>
          <w:sz w:val="18"/>
          <w:szCs w:val="18"/>
        </w:rPr>
      </w:pPr>
      <w:r>
        <w:rPr>
          <w:rFonts w:eastAsia="Times New Roman"/>
          <w:b/>
          <w:color w:val="000000"/>
          <w:sz w:val="28"/>
          <w:szCs w:val="28"/>
        </w:rPr>
        <w:t>Ride for Sight</w:t>
      </w:r>
    </w:p>
    <w:p w:rsidR="003813D6" w:rsidRPr="0007472C" w:rsidRDefault="003813D6" w:rsidP="003813D6">
      <w:pPr>
        <w:autoSpaceDE w:val="0"/>
        <w:autoSpaceDN w:val="0"/>
        <w:adjustRightInd w:val="0"/>
        <w:rPr>
          <w:rFonts w:eastAsia="Times New Roman"/>
          <w:b/>
          <w:color w:val="000000"/>
          <w:sz w:val="18"/>
          <w:szCs w:val="18"/>
        </w:rPr>
      </w:pPr>
    </w:p>
    <w:p w:rsidR="003813D6" w:rsidRDefault="003813D6" w:rsidP="003813D6">
      <w:pPr>
        <w:pStyle w:val="NoSpacing"/>
        <w:jc w:val="both"/>
        <w:rPr>
          <w:sz w:val="24"/>
          <w:szCs w:val="24"/>
        </w:rPr>
      </w:pPr>
      <w:r w:rsidRPr="001077E3">
        <w:rPr>
          <w:sz w:val="24"/>
          <w:szCs w:val="24"/>
        </w:rPr>
        <w:t xml:space="preserve">In 2015, Destination Gander and the Town of Gander signed a partnership with the Foundation Fighting Blindness that would see the Town of Gander host the Ride for Sight until 2020. In 2018, the Gander Partners were approached by the Foundation to take over the organization of the event as they were having difficulty putting an organizing committee in place. The Town and the Hotels agreed to a </w:t>
      </w:r>
      <w:proofErr w:type="gramStart"/>
      <w:r w:rsidRPr="001077E3">
        <w:rPr>
          <w:sz w:val="24"/>
          <w:szCs w:val="24"/>
        </w:rPr>
        <w:t>one year</w:t>
      </w:r>
      <w:proofErr w:type="gramEnd"/>
      <w:r w:rsidRPr="001077E3">
        <w:rPr>
          <w:sz w:val="24"/>
          <w:szCs w:val="24"/>
        </w:rPr>
        <w:t xml:space="preserve"> MOU to see if the partnership would work and by all accounts it was a success. </w:t>
      </w:r>
    </w:p>
    <w:p w:rsidR="003813D6" w:rsidRPr="001077E3" w:rsidRDefault="003813D6" w:rsidP="003813D6">
      <w:pPr>
        <w:pStyle w:val="NoSpacing"/>
        <w:jc w:val="both"/>
        <w:rPr>
          <w:sz w:val="24"/>
          <w:szCs w:val="24"/>
        </w:rPr>
      </w:pPr>
    </w:p>
    <w:p w:rsidR="003813D6" w:rsidRDefault="003813D6" w:rsidP="003813D6">
      <w:pPr>
        <w:pStyle w:val="NoSpacing"/>
        <w:jc w:val="both"/>
        <w:rPr>
          <w:sz w:val="24"/>
          <w:szCs w:val="24"/>
        </w:rPr>
      </w:pPr>
      <w:r w:rsidRPr="001077E3">
        <w:rPr>
          <w:sz w:val="24"/>
          <w:szCs w:val="24"/>
        </w:rPr>
        <w:t xml:space="preserve">The Foundation has since contacted the Town to discuss signing a </w:t>
      </w:r>
      <w:proofErr w:type="gramStart"/>
      <w:r w:rsidRPr="001077E3">
        <w:rPr>
          <w:sz w:val="24"/>
          <w:szCs w:val="24"/>
        </w:rPr>
        <w:t>3-5 year</w:t>
      </w:r>
      <w:proofErr w:type="gramEnd"/>
      <w:r w:rsidRPr="001077E3">
        <w:rPr>
          <w:sz w:val="24"/>
          <w:szCs w:val="24"/>
        </w:rPr>
        <w:t xml:space="preserve"> agreement for 2019 and onward. </w:t>
      </w:r>
      <w:r>
        <w:rPr>
          <w:sz w:val="24"/>
          <w:szCs w:val="24"/>
        </w:rPr>
        <w:t xml:space="preserve">  </w:t>
      </w:r>
      <w:r w:rsidRPr="001077E3">
        <w:rPr>
          <w:sz w:val="24"/>
          <w:szCs w:val="24"/>
        </w:rPr>
        <w:t xml:space="preserve">The Event Coordinator met with Steele Hotels and </w:t>
      </w:r>
      <w:r>
        <w:rPr>
          <w:sz w:val="24"/>
          <w:szCs w:val="24"/>
        </w:rPr>
        <w:t xml:space="preserve">they </w:t>
      </w:r>
      <w:r w:rsidRPr="001077E3">
        <w:rPr>
          <w:sz w:val="24"/>
          <w:szCs w:val="24"/>
        </w:rPr>
        <w:t xml:space="preserve">are proposing that the two agreements be combined into one comprehensive document </w:t>
      </w:r>
      <w:r>
        <w:rPr>
          <w:sz w:val="24"/>
          <w:szCs w:val="24"/>
        </w:rPr>
        <w:t xml:space="preserve">with a few </w:t>
      </w:r>
      <w:r w:rsidRPr="001077E3">
        <w:rPr>
          <w:sz w:val="24"/>
          <w:szCs w:val="24"/>
        </w:rPr>
        <w:t>changes be</w:t>
      </w:r>
      <w:r>
        <w:rPr>
          <w:sz w:val="24"/>
          <w:szCs w:val="24"/>
        </w:rPr>
        <w:t>ing</w:t>
      </w:r>
      <w:r w:rsidRPr="001077E3">
        <w:rPr>
          <w:sz w:val="24"/>
          <w:szCs w:val="24"/>
        </w:rPr>
        <w:t xml:space="preserve"> made to the current MOU</w:t>
      </w:r>
      <w:r>
        <w:rPr>
          <w:sz w:val="24"/>
          <w:szCs w:val="24"/>
        </w:rPr>
        <w:t>.</w:t>
      </w:r>
      <w:r w:rsidRPr="001077E3">
        <w:rPr>
          <w:sz w:val="24"/>
          <w:szCs w:val="24"/>
        </w:rPr>
        <w:t xml:space="preserve"> </w:t>
      </w:r>
    </w:p>
    <w:p w:rsidR="003813D6" w:rsidRDefault="003813D6" w:rsidP="003813D6">
      <w:pPr>
        <w:pStyle w:val="NoSpacing"/>
        <w:jc w:val="both"/>
        <w:rPr>
          <w:sz w:val="24"/>
          <w:szCs w:val="24"/>
        </w:rPr>
      </w:pPr>
    </w:p>
    <w:p w:rsidR="003813D6" w:rsidRPr="001077E3" w:rsidRDefault="003813D6" w:rsidP="003813D6">
      <w:pPr>
        <w:pStyle w:val="NoSpacing"/>
        <w:jc w:val="both"/>
        <w:rPr>
          <w:sz w:val="24"/>
          <w:szCs w:val="24"/>
        </w:rPr>
      </w:pPr>
      <w:r w:rsidRPr="001077E3">
        <w:rPr>
          <w:sz w:val="24"/>
          <w:szCs w:val="24"/>
        </w:rPr>
        <w:t xml:space="preserve">The Committee agreed that partnership between the partners and the Foundation is a great one and that we should enter into a </w:t>
      </w:r>
      <w:proofErr w:type="gramStart"/>
      <w:r w:rsidRPr="001077E3">
        <w:rPr>
          <w:sz w:val="24"/>
          <w:szCs w:val="24"/>
        </w:rPr>
        <w:t>3-5 year</w:t>
      </w:r>
      <w:proofErr w:type="gramEnd"/>
      <w:r w:rsidRPr="001077E3">
        <w:rPr>
          <w:sz w:val="24"/>
          <w:szCs w:val="24"/>
        </w:rPr>
        <w:t xml:space="preserve"> agreement with the Foundation Fighting Blindness to host the Ride for Sight.  The Event Coordinator will draft a new MOU to be sent to the Foundation for discussion and approval.</w:t>
      </w:r>
    </w:p>
    <w:p w:rsidR="003813D6" w:rsidRDefault="003813D6" w:rsidP="003813D6">
      <w:pPr>
        <w:pStyle w:val="NoSpacing"/>
        <w:jc w:val="both"/>
        <w:rPr>
          <w:sz w:val="24"/>
          <w:szCs w:val="24"/>
        </w:rPr>
      </w:pPr>
    </w:p>
    <w:p w:rsidR="003813D6" w:rsidRPr="00420E05" w:rsidRDefault="003813D6" w:rsidP="003813D6">
      <w:pPr>
        <w:autoSpaceDE w:val="0"/>
        <w:autoSpaceDN w:val="0"/>
        <w:adjustRightInd w:val="0"/>
        <w:rPr>
          <w:rFonts w:eastAsia="Times New Roman"/>
          <w:b/>
          <w:color w:val="000000"/>
          <w:sz w:val="18"/>
          <w:szCs w:val="18"/>
        </w:rPr>
      </w:pPr>
      <w:proofErr w:type="spellStart"/>
      <w:r>
        <w:rPr>
          <w:rFonts w:eastAsia="Times New Roman"/>
          <w:b/>
          <w:color w:val="000000"/>
          <w:sz w:val="28"/>
          <w:szCs w:val="28"/>
        </w:rPr>
        <w:t>SnoDrag</w:t>
      </w:r>
      <w:proofErr w:type="spellEnd"/>
      <w:r>
        <w:rPr>
          <w:rFonts w:eastAsia="Times New Roman"/>
          <w:b/>
          <w:color w:val="000000"/>
          <w:sz w:val="28"/>
          <w:szCs w:val="28"/>
        </w:rPr>
        <w:t xml:space="preserve"> 2019</w:t>
      </w:r>
    </w:p>
    <w:p w:rsidR="003813D6" w:rsidRPr="00420E05" w:rsidRDefault="003813D6" w:rsidP="003813D6">
      <w:pPr>
        <w:autoSpaceDE w:val="0"/>
        <w:autoSpaceDN w:val="0"/>
        <w:adjustRightInd w:val="0"/>
        <w:rPr>
          <w:rFonts w:eastAsia="Times New Roman"/>
          <w:b/>
          <w:color w:val="000000"/>
          <w:sz w:val="18"/>
          <w:szCs w:val="18"/>
        </w:rPr>
      </w:pPr>
    </w:p>
    <w:p w:rsidR="003813D6" w:rsidRDefault="003813D6" w:rsidP="003813D6">
      <w:pPr>
        <w:autoSpaceDE w:val="0"/>
        <w:autoSpaceDN w:val="0"/>
        <w:adjustRightInd w:val="0"/>
        <w:rPr>
          <w:rFonts w:eastAsia="Times New Roman"/>
          <w:color w:val="000000"/>
        </w:rPr>
      </w:pPr>
      <w:proofErr w:type="spellStart"/>
      <w:r>
        <w:rPr>
          <w:rFonts w:eastAsia="Times New Roman"/>
          <w:color w:val="000000"/>
        </w:rPr>
        <w:t>SnoDrag</w:t>
      </w:r>
      <w:proofErr w:type="spellEnd"/>
      <w:r>
        <w:rPr>
          <w:rFonts w:eastAsia="Times New Roman"/>
          <w:color w:val="000000"/>
        </w:rPr>
        <w:t xml:space="preserve"> will be holding their annual snowmobile drag racing event again sometime in February or March of 2019.  This year they are asking that the Town provide some barricades, pylons, assistance with snow clearing at the Cobb’s Pond Parking Lot and advertising of the event.  They would also like to use one side of Magee Road for trailer parking as was done last year.</w:t>
      </w:r>
    </w:p>
    <w:p w:rsidR="003813D6" w:rsidRDefault="003813D6" w:rsidP="003813D6">
      <w:pPr>
        <w:autoSpaceDE w:val="0"/>
        <w:autoSpaceDN w:val="0"/>
        <w:adjustRightInd w:val="0"/>
        <w:rPr>
          <w:rFonts w:eastAsia="Times New Roman"/>
          <w:color w:val="000000"/>
        </w:rPr>
      </w:pPr>
    </w:p>
    <w:p w:rsidR="003813D6" w:rsidRDefault="003813D6" w:rsidP="003813D6">
      <w:pPr>
        <w:autoSpaceDE w:val="0"/>
        <w:autoSpaceDN w:val="0"/>
        <w:adjustRightInd w:val="0"/>
        <w:rPr>
          <w:rFonts w:eastAsia="Times New Roman"/>
          <w:color w:val="000000"/>
        </w:rPr>
      </w:pPr>
      <w:r>
        <w:rPr>
          <w:rFonts w:eastAsia="Times New Roman"/>
          <w:color w:val="000000"/>
        </w:rPr>
        <w:t>The Committee agreed with the above requests and will forward them to the Department of Municipal Works as well as the Municipal Enforcement Officers.</w:t>
      </w:r>
    </w:p>
    <w:p w:rsidR="003813D6" w:rsidRPr="00793CA7" w:rsidRDefault="003813D6" w:rsidP="003813D6">
      <w:pPr>
        <w:autoSpaceDE w:val="0"/>
        <w:autoSpaceDN w:val="0"/>
        <w:adjustRightInd w:val="0"/>
        <w:rPr>
          <w:rFonts w:eastAsia="Times New Roman"/>
          <w:color w:val="000000"/>
        </w:rPr>
      </w:pPr>
      <w:r w:rsidRPr="00793CA7">
        <w:rPr>
          <w:rFonts w:eastAsia="Times New Roman"/>
          <w:color w:val="000000"/>
        </w:rPr>
        <w:lastRenderedPageBreak/>
        <w:t>The Special Events Coordinator left the meeting.</w:t>
      </w:r>
    </w:p>
    <w:p w:rsidR="003813D6" w:rsidRDefault="003813D6" w:rsidP="003813D6">
      <w:pPr>
        <w:autoSpaceDE w:val="0"/>
        <w:autoSpaceDN w:val="0"/>
        <w:adjustRightInd w:val="0"/>
        <w:rPr>
          <w:rFonts w:eastAsia="Times New Roman"/>
          <w:b/>
          <w:color w:val="000000"/>
          <w:sz w:val="28"/>
          <w:szCs w:val="28"/>
        </w:rPr>
      </w:pPr>
    </w:p>
    <w:p w:rsidR="003813D6" w:rsidRPr="00420E05" w:rsidRDefault="003813D6" w:rsidP="003813D6">
      <w:pPr>
        <w:autoSpaceDE w:val="0"/>
        <w:autoSpaceDN w:val="0"/>
        <w:adjustRightInd w:val="0"/>
        <w:rPr>
          <w:rFonts w:eastAsia="Times New Roman"/>
          <w:b/>
          <w:color w:val="000000"/>
          <w:sz w:val="18"/>
          <w:szCs w:val="18"/>
        </w:rPr>
      </w:pPr>
      <w:r>
        <w:rPr>
          <w:rFonts w:eastAsia="Times New Roman"/>
          <w:b/>
          <w:color w:val="000000"/>
          <w:sz w:val="28"/>
          <w:szCs w:val="28"/>
        </w:rPr>
        <w:t>Gander Minor Soccer Public Meeting</w:t>
      </w:r>
    </w:p>
    <w:p w:rsidR="003813D6" w:rsidRPr="00420E05" w:rsidRDefault="003813D6" w:rsidP="003813D6">
      <w:pPr>
        <w:autoSpaceDE w:val="0"/>
        <w:autoSpaceDN w:val="0"/>
        <w:adjustRightInd w:val="0"/>
        <w:rPr>
          <w:rFonts w:eastAsia="Times New Roman"/>
          <w:b/>
          <w:color w:val="000000"/>
          <w:sz w:val="18"/>
          <w:szCs w:val="18"/>
        </w:rPr>
      </w:pPr>
    </w:p>
    <w:p w:rsidR="003813D6" w:rsidRDefault="003813D6" w:rsidP="003813D6">
      <w:pPr>
        <w:autoSpaceDE w:val="0"/>
        <w:autoSpaceDN w:val="0"/>
        <w:adjustRightInd w:val="0"/>
        <w:rPr>
          <w:rFonts w:eastAsia="Times New Roman"/>
          <w:color w:val="000000"/>
        </w:rPr>
      </w:pPr>
      <w:r>
        <w:rPr>
          <w:rFonts w:eastAsia="Times New Roman"/>
          <w:color w:val="000000"/>
        </w:rPr>
        <w:t>The Department held a public meeting on November 14</w:t>
      </w:r>
      <w:r w:rsidRPr="00D13500">
        <w:rPr>
          <w:rFonts w:eastAsia="Times New Roman"/>
          <w:color w:val="000000"/>
          <w:vertAlign w:val="superscript"/>
        </w:rPr>
        <w:t>th</w:t>
      </w:r>
      <w:r>
        <w:rPr>
          <w:rFonts w:eastAsia="Times New Roman"/>
          <w:color w:val="000000"/>
        </w:rPr>
        <w:t xml:space="preserve"> to discuss the status of the Gander Minor Soccer program, provide an update on the fields as well as holding an election for a new Executive.  At that meeting, the Director explained that due to the renovations at Gander Academy, the soccer fields would not be available for the program in 2019.  However, she has secured the field at Gander Elementary.  It was also suggested that the Town look into the field which is located on Airport property which has been used for soccer in the past.  The Director will contact the Gander International Airport Authority to discuss using this area.</w:t>
      </w:r>
    </w:p>
    <w:p w:rsidR="003813D6" w:rsidRDefault="003813D6" w:rsidP="003813D6">
      <w:pPr>
        <w:autoSpaceDE w:val="0"/>
        <w:autoSpaceDN w:val="0"/>
        <w:adjustRightInd w:val="0"/>
        <w:rPr>
          <w:rFonts w:eastAsia="Times New Roman"/>
          <w:color w:val="000000"/>
        </w:rPr>
      </w:pPr>
    </w:p>
    <w:p w:rsidR="003813D6" w:rsidRDefault="003813D6" w:rsidP="003813D6">
      <w:pPr>
        <w:autoSpaceDE w:val="0"/>
        <w:autoSpaceDN w:val="0"/>
        <w:adjustRightInd w:val="0"/>
        <w:rPr>
          <w:rFonts w:eastAsia="Times New Roman"/>
          <w:color w:val="000000"/>
        </w:rPr>
      </w:pPr>
      <w:r>
        <w:rPr>
          <w:rFonts w:eastAsia="Times New Roman"/>
          <w:color w:val="000000"/>
        </w:rPr>
        <w:t xml:space="preserve">There were concerns voiced at the public meeting about a new field being ready </w:t>
      </w:r>
      <w:proofErr w:type="gramStart"/>
      <w:r>
        <w:rPr>
          <w:rFonts w:eastAsia="Times New Roman"/>
          <w:color w:val="000000"/>
        </w:rPr>
        <w:t>in the near future</w:t>
      </w:r>
      <w:proofErr w:type="gramEnd"/>
      <w:r>
        <w:rPr>
          <w:rFonts w:eastAsia="Times New Roman"/>
          <w:color w:val="000000"/>
        </w:rPr>
        <w:t>.  The Director explained that Gander Academy will be building a new FIFA size soccer field; however, it will not be ready until at least 2021.  Council is currently doing a study to explore the cost of a new field and is hoping to have that report ready for review during the 2019 budget.</w:t>
      </w:r>
    </w:p>
    <w:p w:rsidR="003813D6" w:rsidRDefault="003813D6" w:rsidP="003813D6">
      <w:pPr>
        <w:autoSpaceDE w:val="0"/>
        <w:autoSpaceDN w:val="0"/>
        <w:adjustRightInd w:val="0"/>
        <w:rPr>
          <w:rFonts w:eastAsia="Times New Roman"/>
          <w:color w:val="000000"/>
        </w:rPr>
      </w:pPr>
    </w:p>
    <w:p w:rsidR="003813D6" w:rsidRDefault="003813D6" w:rsidP="003813D6">
      <w:pPr>
        <w:autoSpaceDE w:val="0"/>
        <w:autoSpaceDN w:val="0"/>
        <w:adjustRightInd w:val="0"/>
        <w:rPr>
          <w:rFonts w:eastAsia="Times New Roman"/>
          <w:color w:val="000000"/>
        </w:rPr>
      </w:pPr>
      <w:r>
        <w:rPr>
          <w:rFonts w:eastAsia="Times New Roman"/>
          <w:color w:val="000000"/>
        </w:rPr>
        <w:t>It was decided not to hold an election for a new Gander Minor Soccer Executive at this public meeting but instead schedule another meeting for mid-January.  The Department will notify the public of the date and is asking anyone interested in helping with soccer to put their name forward at that time.</w:t>
      </w:r>
    </w:p>
    <w:p w:rsidR="003813D6" w:rsidRDefault="003813D6" w:rsidP="003813D6">
      <w:pPr>
        <w:autoSpaceDE w:val="0"/>
        <w:autoSpaceDN w:val="0"/>
        <w:adjustRightInd w:val="0"/>
        <w:rPr>
          <w:rFonts w:eastAsia="Times New Roman"/>
          <w:color w:val="000000"/>
        </w:rPr>
      </w:pPr>
    </w:p>
    <w:p w:rsidR="003813D6" w:rsidRPr="00EC2332" w:rsidRDefault="003813D6" w:rsidP="003813D6">
      <w:pPr>
        <w:rPr>
          <w:b/>
          <w:sz w:val="18"/>
          <w:szCs w:val="18"/>
        </w:rPr>
      </w:pPr>
      <w:r>
        <w:rPr>
          <w:b/>
          <w:sz w:val="28"/>
          <w:szCs w:val="28"/>
        </w:rPr>
        <w:t>Upcoming events</w:t>
      </w:r>
    </w:p>
    <w:p w:rsidR="003813D6" w:rsidRPr="00EC2332" w:rsidRDefault="003813D6" w:rsidP="003813D6">
      <w:pPr>
        <w:rPr>
          <w:b/>
          <w:sz w:val="18"/>
          <w:szCs w:val="18"/>
        </w:rPr>
      </w:pPr>
    </w:p>
    <w:p w:rsidR="003813D6" w:rsidRDefault="003813D6" w:rsidP="003813D6">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Dec 1:</w:t>
      </w:r>
      <w:r>
        <w:rPr>
          <w:rFonts w:cs="Arial"/>
          <w:lang w:val="en-GB"/>
        </w:rPr>
        <w:tab/>
      </w:r>
      <w:r>
        <w:rPr>
          <w:rFonts w:cs="Arial"/>
          <w:lang w:val="en-GB"/>
        </w:rPr>
        <w:tab/>
        <w:t>Santa Claus Parade</w:t>
      </w:r>
    </w:p>
    <w:p w:rsidR="003813D6" w:rsidRPr="00EC2332" w:rsidRDefault="003813D6" w:rsidP="003813D6">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Dec 4, 12 &amp; 18</w:t>
      </w:r>
      <w:r w:rsidRPr="00EC2332">
        <w:rPr>
          <w:rFonts w:cs="Arial"/>
          <w:lang w:val="en-GB"/>
        </w:rPr>
        <w:t>:</w:t>
      </w:r>
      <w:r w:rsidRPr="00EC2332">
        <w:rPr>
          <w:rFonts w:cs="Arial"/>
          <w:lang w:val="en-GB"/>
        </w:rPr>
        <w:tab/>
      </w:r>
      <w:r>
        <w:rPr>
          <w:rFonts w:cs="Arial"/>
          <w:lang w:val="en-GB"/>
        </w:rPr>
        <w:t>Influenza Flu Shot Clinic</w:t>
      </w:r>
      <w:r w:rsidRPr="00EC2332">
        <w:rPr>
          <w:rFonts w:eastAsiaTheme="minorEastAsia" w:cs="Arial"/>
          <w:lang w:val="en-GB"/>
        </w:rPr>
        <w:tab/>
      </w:r>
    </w:p>
    <w:p w:rsidR="003813D6" w:rsidRPr="00EC2332" w:rsidRDefault="003813D6" w:rsidP="003813D6">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eastAsiaTheme="minorEastAsia" w:cs="Arial"/>
          <w:lang w:val="en-GB"/>
        </w:rPr>
        <w:t>Dec 7 – 9</w:t>
      </w:r>
      <w:r w:rsidRPr="00EC2332">
        <w:rPr>
          <w:rFonts w:eastAsiaTheme="minorEastAsia" w:cs="Arial"/>
          <w:lang w:val="en-GB"/>
        </w:rPr>
        <w:t>:</w:t>
      </w:r>
      <w:r w:rsidRPr="00EC2332">
        <w:rPr>
          <w:rFonts w:eastAsiaTheme="minorEastAsia" w:cs="Arial"/>
          <w:lang w:val="en-GB"/>
        </w:rPr>
        <w:tab/>
      </w:r>
      <w:r>
        <w:rPr>
          <w:rFonts w:eastAsiaTheme="minorEastAsia" w:cs="Arial"/>
          <w:lang w:val="en-GB"/>
        </w:rPr>
        <w:tab/>
        <w:t>Shoppers Drug Mart Female Hockey Tournament</w:t>
      </w:r>
    </w:p>
    <w:p w:rsidR="003813D6" w:rsidRPr="00FE684E" w:rsidRDefault="003813D6" w:rsidP="003813D6">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eastAsiaTheme="minorEastAsia" w:cs="Arial"/>
          <w:lang w:val="en-GB"/>
        </w:rPr>
        <w:t>Dec 8</w:t>
      </w:r>
      <w:r w:rsidRPr="00EC2332">
        <w:rPr>
          <w:rFonts w:eastAsiaTheme="minorEastAsia" w:cs="Arial"/>
          <w:lang w:val="en-GB"/>
        </w:rPr>
        <w:t>:</w:t>
      </w:r>
      <w:r w:rsidRPr="00EC2332">
        <w:rPr>
          <w:rFonts w:eastAsiaTheme="minorEastAsia" w:cs="Arial"/>
          <w:lang w:val="en-GB"/>
        </w:rPr>
        <w:tab/>
      </w:r>
      <w:r w:rsidRPr="00EC2332">
        <w:rPr>
          <w:rFonts w:eastAsiaTheme="minorEastAsia" w:cs="Arial"/>
          <w:lang w:val="en-GB"/>
        </w:rPr>
        <w:tab/>
      </w:r>
      <w:r>
        <w:rPr>
          <w:rFonts w:eastAsiaTheme="minorEastAsia" w:cs="Arial"/>
          <w:lang w:val="en-GB"/>
        </w:rPr>
        <w:t>Kelly Ford Gander Flyers vs. GFW Cataracts</w:t>
      </w:r>
    </w:p>
    <w:p w:rsidR="003813D6" w:rsidRPr="00FE684E" w:rsidRDefault="003813D6" w:rsidP="003813D6">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eastAsiaTheme="minorEastAsia" w:cs="Arial"/>
          <w:lang w:val="en-GB"/>
        </w:rPr>
        <w:t>Dec 12:</w:t>
      </w:r>
      <w:r>
        <w:rPr>
          <w:rFonts w:eastAsiaTheme="minorEastAsia" w:cs="Arial"/>
          <w:lang w:val="en-GB"/>
        </w:rPr>
        <w:tab/>
      </w:r>
      <w:r>
        <w:rPr>
          <w:rFonts w:eastAsiaTheme="minorEastAsia" w:cs="Arial"/>
          <w:lang w:val="en-GB"/>
        </w:rPr>
        <w:tab/>
        <w:t>Arrow Air Memorial Service</w:t>
      </w:r>
    </w:p>
    <w:p w:rsidR="003813D6" w:rsidRPr="00EC2332" w:rsidRDefault="003813D6" w:rsidP="003813D6">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eastAsiaTheme="minorEastAsia" w:cs="Arial"/>
          <w:lang w:val="en-GB"/>
        </w:rPr>
        <w:t>Dec 15:</w:t>
      </w:r>
      <w:r>
        <w:rPr>
          <w:rFonts w:eastAsiaTheme="minorEastAsia" w:cs="Arial"/>
          <w:lang w:val="en-GB"/>
        </w:rPr>
        <w:tab/>
      </w:r>
      <w:r>
        <w:rPr>
          <w:rFonts w:eastAsiaTheme="minorEastAsia" w:cs="Arial"/>
          <w:lang w:val="en-GB"/>
        </w:rPr>
        <w:tab/>
        <w:t>Skate with Santa</w:t>
      </w:r>
    </w:p>
    <w:p w:rsidR="00911DC3" w:rsidRPr="001D7A5B" w:rsidRDefault="00911DC3" w:rsidP="001D7A5B">
      <w:pPr>
        <w:widowControl w:val="0"/>
        <w:tabs>
          <w:tab w:val="left" w:pos="-1200"/>
          <w:tab w:val="left" w:pos="-1020"/>
          <w:tab w:val="left" w:pos="1980"/>
          <w:tab w:val="left" w:pos="2880"/>
        </w:tabs>
        <w:autoSpaceDE w:val="0"/>
        <w:autoSpaceDN w:val="0"/>
        <w:adjustRightInd w:val="0"/>
        <w:jc w:val="left"/>
        <w:rPr>
          <w:rFonts w:cs="Arial"/>
          <w:lang w:val="en-GB"/>
        </w:rPr>
      </w:pPr>
    </w:p>
    <w:p w:rsidR="000E57C2" w:rsidRDefault="00B9129C" w:rsidP="000E57C2">
      <w:pPr>
        <w:pStyle w:val="Heading3"/>
      </w:pPr>
      <w:r>
        <w:t>B</w:t>
      </w:r>
      <w:r w:rsidR="000E57C2">
        <w:t>.</w:t>
      </w:r>
      <w:r w:rsidR="000E57C2">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5566B" w:rsidRDefault="00D5566B" w:rsidP="000E57C2"/>
    <w:p w:rsidR="00AF4A94" w:rsidRPr="00767063" w:rsidRDefault="000E57C2" w:rsidP="00925778">
      <w:r w:rsidRPr="00767063">
        <w:t xml:space="preserve">The Public </w:t>
      </w:r>
      <w:r w:rsidR="00172755" w:rsidRPr="00767063">
        <w:t>Safety &amp; Protective Services</w:t>
      </w:r>
      <w:r w:rsidR="007D51B9" w:rsidRPr="00767063">
        <w:t xml:space="preserve"> Committee was held on </w:t>
      </w:r>
      <w:r w:rsidR="00274935">
        <w:t>November 2</w:t>
      </w:r>
      <w:r w:rsidR="00FA1412">
        <w:t>0</w:t>
      </w:r>
      <w:r w:rsidR="003A3021" w:rsidRPr="00767063">
        <w:t>, 2018</w:t>
      </w:r>
      <w:r w:rsidRPr="00767063">
        <w:t xml:space="preserve">. </w:t>
      </w:r>
      <w:r w:rsidR="00805B8B" w:rsidRPr="00767063">
        <w:t xml:space="preserve"> </w:t>
      </w:r>
      <w:r w:rsidRPr="00767063">
        <w:t xml:space="preserve">The meeting was chaired </w:t>
      </w:r>
      <w:r w:rsidR="00BF4CD2">
        <w:t xml:space="preserve">by </w:t>
      </w:r>
      <w:r w:rsidR="00FA1412">
        <w:t xml:space="preserve">P. Woodford, </w:t>
      </w:r>
      <w:proofErr w:type="spellStart"/>
      <w:r w:rsidR="00FA1412">
        <w:t>Councillor</w:t>
      </w:r>
      <w:proofErr w:type="spellEnd"/>
      <w:r w:rsidRPr="00767063">
        <w:t>.  Other members present included</w:t>
      </w:r>
      <w:r w:rsidR="00B419EC">
        <w:t xml:space="preserve">: </w:t>
      </w:r>
      <w:r w:rsidR="00274935">
        <w:t>T. Pollett</w:t>
      </w:r>
      <w:r w:rsidR="00FA1412">
        <w:t xml:space="preserve">, </w:t>
      </w:r>
      <w:r w:rsidR="00274935">
        <w:t>Deputy Mayo</w:t>
      </w:r>
      <w:r w:rsidR="00FA1412">
        <w:t>r; G</w:t>
      </w:r>
      <w:r w:rsidR="00577E47" w:rsidRPr="00767063">
        <w:t xml:space="preserve">. Brown, </w:t>
      </w:r>
      <w:proofErr w:type="spellStart"/>
      <w:r w:rsidR="00577E47" w:rsidRPr="00767063">
        <w:t>Councillor</w:t>
      </w:r>
      <w:proofErr w:type="spellEnd"/>
      <w:r w:rsidR="00577E47" w:rsidRPr="00767063">
        <w:t>;</w:t>
      </w:r>
      <w:r w:rsidR="00274935">
        <w:t xml:space="preserve"> O. Fudge, </w:t>
      </w:r>
      <w:proofErr w:type="spellStart"/>
      <w:r w:rsidR="00274935">
        <w:t>Councillor</w:t>
      </w:r>
      <w:proofErr w:type="spellEnd"/>
      <w:r w:rsidR="00274935">
        <w:t>;</w:t>
      </w:r>
      <w:r w:rsidR="00577E47" w:rsidRPr="00767063">
        <w:t xml:space="preserve"> </w:t>
      </w:r>
      <w:r w:rsidR="00B419EC">
        <w:t>W. Jenkins,</w:t>
      </w:r>
      <w:r w:rsidR="00F23D2C">
        <w:t xml:space="preserve"> Municipal Enforcement Officer</w:t>
      </w:r>
      <w:r w:rsidR="00B419EC">
        <w:t xml:space="preserve"> in Charge</w:t>
      </w:r>
      <w:r w:rsidR="002841FF" w:rsidRPr="00767063">
        <w:t xml:space="preserve">; </w:t>
      </w:r>
      <w:r w:rsidR="00274935">
        <w:t>A. Quilty</w:t>
      </w:r>
      <w:r w:rsidR="00DE5B8E">
        <w:t>, Fire Chief</w:t>
      </w:r>
      <w:r w:rsidR="00274935">
        <w:t xml:space="preserve"> (A)</w:t>
      </w:r>
      <w:r w:rsidR="00DE5B8E">
        <w:t xml:space="preserve">, </w:t>
      </w:r>
      <w:r w:rsidR="00F23D2C">
        <w:t>L. Small, Administrative Assistant</w:t>
      </w:r>
      <w:r w:rsidR="00AB13D1" w:rsidRPr="00767063">
        <w:t>.</w:t>
      </w:r>
    </w:p>
    <w:p w:rsidR="00805B8B" w:rsidRDefault="00805B8B" w:rsidP="00925778"/>
    <w:p w:rsidR="00925778" w:rsidRDefault="00925778" w:rsidP="00925778">
      <w:r>
        <w:t>The following items were discussed:</w:t>
      </w:r>
    </w:p>
    <w:p w:rsidR="00843C32" w:rsidRDefault="00843C32" w:rsidP="00843C32">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lastRenderedPageBreak/>
        <w:t>Delegation – RCMP</w:t>
      </w:r>
    </w:p>
    <w:p w:rsidR="00843C32" w:rsidRPr="006E0E96" w:rsidRDefault="00843C32" w:rsidP="00843C32">
      <w:pPr>
        <w:autoSpaceDE w:val="0"/>
        <w:autoSpaceDN w:val="0"/>
        <w:adjustRightInd w:val="0"/>
        <w:rPr>
          <w:rFonts w:ascii="Calibri" w:eastAsia="Times New Roman" w:hAnsi="Calibri" w:cs="Calibri"/>
          <w:bCs/>
          <w:color w:val="000000"/>
          <w:sz w:val="28"/>
          <w:szCs w:val="28"/>
        </w:rPr>
      </w:pPr>
    </w:p>
    <w:p w:rsidR="00843C32" w:rsidRPr="00DC0799" w:rsidRDefault="00843C32" w:rsidP="00843C32">
      <w:pPr>
        <w:autoSpaceDE w:val="0"/>
        <w:autoSpaceDN w:val="0"/>
        <w:adjustRightInd w:val="0"/>
        <w:rPr>
          <w:rFonts w:ascii="Calibri" w:eastAsia="Times New Roman" w:hAnsi="Calibri" w:cs="Calibri"/>
          <w:bCs/>
          <w:color w:val="000000"/>
        </w:rPr>
      </w:pPr>
      <w:r w:rsidRPr="00DC0799">
        <w:rPr>
          <w:rFonts w:ascii="Calibri" w:eastAsia="Times New Roman" w:hAnsi="Calibri" w:cs="Calibri"/>
          <w:bCs/>
          <w:color w:val="000000"/>
        </w:rPr>
        <w:t>The Committee met with RCMP Staff S</w:t>
      </w:r>
      <w:r>
        <w:rPr>
          <w:rFonts w:ascii="Calibri" w:eastAsia="Times New Roman" w:hAnsi="Calibri" w:cs="Calibri"/>
          <w:bCs/>
          <w:color w:val="000000"/>
        </w:rPr>
        <w:t>erge</w:t>
      </w:r>
      <w:r w:rsidRPr="00DC0799">
        <w:rPr>
          <w:rFonts w:ascii="Calibri" w:eastAsia="Times New Roman" w:hAnsi="Calibri" w:cs="Calibri"/>
          <w:bCs/>
          <w:color w:val="000000"/>
        </w:rPr>
        <w:t xml:space="preserve">ant Roger Flynn to discuss the recent announcement of an increase in personnel for the district. </w:t>
      </w:r>
    </w:p>
    <w:p w:rsidR="00843C32" w:rsidRPr="00DC0799" w:rsidRDefault="00843C32" w:rsidP="00843C32">
      <w:pPr>
        <w:autoSpaceDE w:val="0"/>
        <w:autoSpaceDN w:val="0"/>
        <w:adjustRightInd w:val="0"/>
        <w:rPr>
          <w:rFonts w:ascii="Calibri" w:eastAsia="Times New Roman" w:hAnsi="Calibri" w:cs="Calibri"/>
          <w:bCs/>
          <w:color w:val="000000"/>
        </w:rPr>
      </w:pPr>
    </w:p>
    <w:p w:rsidR="00843C32" w:rsidRPr="00DC0799" w:rsidRDefault="00843C32" w:rsidP="00843C32">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Sergeant</w:t>
      </w:r>
      <w:r w:rsidRPr="00DC0799">
        <w:rPr>
          <w:rFonts w:ascii="Calibri" w:eastAsia="Times New Roman" w:hAnsi="Calibri" w:cs="Calibri"/>
          <w:bCs/>
          <w:color w:val="000000"/>
        </w:rPr>
        <w:t xml:space="preserve"> Flynn explained that while there will b</w:t>
      </w:r>
      <w:r>
        <w:rPr>
          <w:rFonts w:ascii="Calibri" w:eastAsia="Times New Roman" w:hAnsi="Calibri" w:cs="Calibri"/>
          <w:bCs/>
          <w:color w:val="000000"/>
        </w:rPr>
        <w:t>e an increase of 3 officers, these resources are</w:t>
      </w:r>
      <w:r w:rsidRPr="00DC0799">
        <w:rPr>
          <w:rFonts w:ascii="Calibri" w:eastAsia="Times New Roman" w:hAnsi="Calibri" w:cs="Calibri"/>
          <w:bCs/>
          <w:color w:val="000000"/>
        </w:rPr>
        <w:t xml:space="preserve"> for Traffic Services only which covers a very broad region from the Burin area to </w:t>
      </w:r>
      <w:proofErr w:type="spellStart"/>
      <w:r w:rsidRPr="00DC0799">
        <w:rPr>
          <w:rFonts w:ascii="Calibri" w:eastAsia="Times New Roman" w:hAnsi="Calibri" w:cs="Calibri"/>
          <w:bCs/>
          <w:color w:val="000000"/>
        </w:rPr>
        <w:t>Clarenville</w:t>
      </w:r>
      <w:proofErr w:type="spellEnd"/>
      <w:r w:rsidRPr="00DC0799">
        <w:rPr>
          <w:rFonts w:ascii="Calibri" w:eastAsia="Times New Roman" w:hAnsi="Calibri" w:cs="Calibri"/>
          <w:bCs/>
          <w:color w:val="000000"/>
        </w:rPr>
        <w:t xml:space="preserve"> </w:t>
      </w:r>
      <w:r w:rsidR="00E31516">
        <w:rPr>
          <w:rFonts w:ascii="Calibri" w:eastAsia="Times New Roman" w:hAnsi="Calibri" w:cs="Calibri"/>
          <w:bCs/>
          <w:color w:val="000000"/>
        </w:rPr>
        <w:t>and west as far as Grand Falls – Windsor.</w:t>
      </w:r>
      <w:r w:rsidRPr="00DC0799">
        <w:rPr>
          <w:rFonts w:ascii="Calibri" w:eastAsia="Times New Roman" w:hAnsi="Calibri" w:cs="Calibri"/>
          <w:bCs/>
          <w:color w:val="000000"/>
        </w:rPr>
        <w:t xml:space="preserve"> That division will now be housed at the detachment in Gander and this change will most likely begin in the spring of 2019.</w:t>
      </w:r>
    </w:p>
    <w:p w:rsidR="00843C32" w:rsidRPr="00DC0799" w:rsidRDefault="00843C32" w:rsidP="00843C32">
      <w:pPr>
        <w:autoSpaceDE w:val="0"/>
        <w:autoSpaceDN w:val="0"/>
        <w:adjustRightInd w:val="0"/>
        <w:rPr>
          <w:rFonts w:ascii="Calibri" w:eastAsia="Times New Roman" w:hAnsi="Calibri" w:cs="Calibri"/>
          <w:bCs/>
          <w:color w:val="000000"/>
        </w:rPr>
      </w:pPr>
    </w:p>
    <w:p w:rsidR="00843C32" w:rsidRDefault="00843C32" w:rsidP="00843C32">
      <w:pPr>
        <w:autoSpaceDE w:val="0"/>
        <w:autoSpaceDN w:val="0"/>
        <w:adjustRightInd w:val="0"/>
        <w:rPr>
          <w:rFonts w:ascii="Calibri" w:eastAsia="Times New Roman" w:hAnsi="Calibri" w:cs="Calibri"/>
          <w:bCs/>
          <w:color w:val="000000"/>
        </w:rPr>
      </w:pPr>
      <w:r w:rsidRPr="00DC0799">
        <w:rPr>
          <w:rFonts w:ascii="Calibri" w:eastAsia="Times New Roman" w:hAnsi="Calibri" w:cs="Calibri"/>
          <w:bCs/>
          <w:color w:val="000000"/>
        </w:rPr>
        <w:t>Sgt. Flynn also provided some stati</w:t>
      </w:r>
      <w:r>
        <w:rPr>
          <w:rFonts w:ascii="Calibri" w:eastAsia="Times New Roman" w:hAnsi="Calibri" w:cs="Calibri"/>
          <w:bCs/>
          <w:color w:val="000000"/>
        </w:rPr>
        <w:t>sti</w:t>
      </w:r>
      <w:r w:rsidRPr="00DC0799">
        <w:rPr>
          <w:rFonts w:ascii="Calibri" w:eastAsia="Times New Roman" w:hAnsi="Calibri" w:cs="Calibri"/>
          <w:bCs/>
          <w:color w:val="000000"/>
        </w:rPr>
        <w:t xml:space="preserve">cs for the period covering July to October of this year which reflected 286 calls for service compared to 271 for the same period in 2017.  </w:t>
      </w:r>
    </w:p>
    <w:p w:rsidR="00843C32" w:rsidRDefault="00843C32" w:rsidP="00843C32">
      <w:pPr>
        <w:autoSpaceDE w:val="0"/>
        <w:autoSpaceDN w:val="0"/>
        <w:adjustRightInd w:val="0"/>
        <w:rPr>
          <w:rFonts w:ascii="Calibri" w:eastAsia="Times New Roman" w:hAnsi="Calibri" w:cs="Calibri"/>
          <w:bCs/>
          <w:color w:val="000000"/>
        </w:rPr>
      </w:pPr>
    </w:p>
    <w:p w:rsidR="00843C32" w:rsidRPr="00E31516" w:rsidRDefault="00843C32" w:rsidP="00843C32">
      <w:pPr>
        <w:autoSpaceDE w:val="0"/>
        <w:autoSpaceDN w:val="0"/>
        <w:adjustRightInd w:val="0"/>
        <w:rPr>
          <w:rFonts w:ascii="Calibri" w:eastAsia="Times New Roman" w:hAnsi="Calibri" w:cs="Calibri"/>
          <w:bCs/>
          <w:color w:val="000000"/>
        </w:rPr>
      </w:pPr>
      <w:r w:rsidRPr="00E31516">
        <w:rPr>
          <w:rFonts w:ascii="Calibri" w:eastAsia="Times New Roman" w:hAnsi="Calibri" w:cs="Calibri"/>
          <w:bCs/>
          <w:color w:val="000000"/>
        </w:rPr>
        <w:t>The Staff Sergeant left the meeting.</w:t>
      </w:r>
    </w:p>
    <w:p w:rsidR="00843C32" w:rsidRPr="00DC0799" w:rsidRDefault="00843C32" w:rsidP="00843C32">
      <w:pPr>
        <w:autoSpaceDE w:val="0"/>
        <w:autoSpaceDN w:val="0"/>
        <w:adjustRightInd w:val="0"/>
        <w:rPr>
          <w:rFonts w:ascii="Calibri" w:eastAsia="Times New Roman" w:hAnsi="Calibri" w:cs="Calibri"/>
          <w:bCs/>
          <w:color w:val="000000"/>
        </w:rPr>
      </w:pPr>
    </w:p>
    <w:p w:rsidR="00843C32" w:rsidRPr="00231AA7" w:rsidRDefault="00843C32" w:rsidP="00843C32">
      <w:pPr>
        <w:rPr>
          <w:rFonts w:ascii="Calibri" w:hAnsi="Calibri"/>
          <w:b/>
          <w:sz w:val="28"/>
          <w:szCs w:val="28"/>
        </w:rPr>
      </w:pPr>
      <w:r w:rsidRPr="00231AA7">
        <w:rPr>
          <w:rFonts w:ascii="Calibri" w:hAnsi="Calibri"/>
          <w:b/>
          <w:sz w:val="28"/>
          <w:szCs w:val="28"/>
        </w:rPr>
        <w:t>Signage -Crosswalk on Magee and Penney Road</w:t>
      </w:r>
    </w:p>
    <w:p w:rsidR="00843C32" w:rsidRDefault="00843C32" w:rsidP="00843C32">
      <w:pPr>
        <w:rPr>
          <w:rFonts w:ascii="Calibri" w:hAnsi="Calibri"/>
          <w:b/>
        </w:rPr>
      </w:pPr>
    </w:p>
    <w:p w:rsidR="00843C32" w:rsidRDefault="00843C32" w:rsidP="00843C32">
      <w:pPr>
        <w:rPr>
          <w:rFonts w:ascii="Calibri" w:hAnsi="Calibri"/>
        </w:rPr>
      </w:pPr>
      <w:r w:rsidRPr="00231AA7">
        <w:rPr>
          <w:rFonts w:ascii="Calibri" w:hAnsi="Calibri"/>
        </w:rPr>
        <w:t xml:space="preserve">At the previous committee meeting in October, there were concerns raised about the signage being inadequate on Magee Road when approaching the school zone area </w:t>
      </w:r>
      <w:r>
        <w:rPr>
          <w:rFonts w:ascii="Calibri" w:hAnsi="Calibri"/>
        </w:rPr>
        <w:t>while</w:t>
      </w:r>
      <w:r w:rsidRPr="00231AA7">
        <w:rPr>
          <w:rFonts w:ascii="Calibri" w:hAnsi="Calibri"/>
        </w:rPr>
        <w:t xml:space="preserve"> travelling </w:t>
      </w:r>
      <w:r>
        <w:rPr>
          <w:rFonts w:ascii="Calibri" w:hAnsi="Calibri"/>
        </w:rPr>
        <w:t>south</w:t>
      </w:r>
      <w:r w:rsidRPr="00231AA7">
        <w:rPr>
          <w:rFonts w:ascii="Calibri" w:hAnsi="Calibri"/>
        </w:rPr>
        <w:t xml:space="preserve"> from Gander Bay. Municipal Enforcement w</w:t>
      </w:r>
      <w:r>
        <w:rPr>
          <w:rFonts w:ascii="Calibri" w:hAnsi="Calibri"/>
        </w:rPr>
        <w:t>as</w:t>
      </w:r>
      <w:r w:rsidRPr="00231AA7">
        <w:rPr>
          <w:rFonts w:ascii="Calibri" w:hAnsi="Calibri"/>
        </w:rPr>
        <w:t xml:space="preserve"> asked to investigate and have found no issue with the signage in that area. </w:t>
      </w:r>
    </w:p>
    <w:p w:rsidR="00843C32" w:rsidRDefault="00843C32" w:rsidP="00843C32">
      <w:pPr>
        <w:rPr>
          <w:rFonts w:ascii="Calibri" w:hAnsi="Calibri"/>
          <w:sz w:val="28"/>
          <w:szCs w:val="28"/>
        </w:rPr>
      </w:pPr>
    </w:p>
    <w:p w:rsidR="00E31516" w:rsidRPr="007C3C03" w:rsidRDefault="00E31516" w:rsidP="00843C32">
      <w:pPr>
        <w:rPr>
          <w:rFonts w:ascii="Calibri" w:hAnsi="Calibri"/>
        </w:rPr>
      </w:pPr>
      <w:proofErr w:type="spellStart"/>
      <w:r w:rsidRPr="007C3C03">
        <w:rPr>
          <w:rFonts w:ascii="Calibri" w:hAnsi="Calibri"/>
        </w:rPr>
        <w:t>Councillor</w:t>
      </w:r>
      <w:proofErr w:type="spellEnd"/>
      <w:r w:rsidRPr="007C3C03">
        <w:rPr>
          <w:rFonts w:ascii="Calibri" w:hAnsi="Calibri"/>
        </w:rPr>
        <w:t xml:space="preserve"> Anstey would like the crosswalk to be made more visible.  </w:t>
      </w:r>
      <w:proofErr w:type="spellStart"/>
      <w:r w:rsidRPr="007C3C03">
        <w:rPr>
          <w:rFonts w:ascii="Calibri" w:hAnsi="Calibri"/>
        </w:rPr>
        <w:t>Councillor</w:t>
      </w:r>
      <w:proofErr w:type="spellEnd"/>
      <w:r w:rsidRPr="007C3C03">
        <w:rPr>
          <w:rFonts w:ascii="Calibri" w:hAnsi="Calibri"/>
        </w:rPr>
        <w:t xml:space="preserve"> Woodford said the Committee will look at putting some signage in above the standard if it is felt that there is a requirement.</w:t>
      </w:r>
    </w:p>
    <w:p w:rsidR="00E31516" w:rsidRPr="007C3C03" w:rsidRDefault="00E31516" w:rsidP="00843C32">
      <w:pPr>
        <w:rPr>
          <w:rFonts w:ascii="Calibri" w:hAnsi="Calibri"/>
          <w:sz w:val="28"/>
          <w:szCs w:val="28"/>
        </w:rPr>
      </w:pPr>
    </w:p>
    <w:p w:rsidR="00843C32" w:rsidRDefault="00843C32" w:rsidP="00843C32">
      <w:pPr>
        <w:rPr>
          <w:rFonts w:ascii="Calibri" w:hAnsi="Calibri"/>
          <w:b/>
          <w:sz w:val="28"/>
          <w:szCs w:val="28"/>
        </w:rPr>
      </w:pPr>
      <w:r w:rsidRPr="00C5446E">
        <w:rPr>
          <w:rFonts w:ascii="Calibri" w:hAnsi="Calibri"/>
          <w:b/>
          <w:sz w:val="28"/>
          <w:szCs w:val="28"/>
        </w:rPr>
        <w:t>Crosswalk- Elizabeth Drive-Medical Clinic area</w:t>
      </w:r>
    </w:p>
    <w:p w:rsidR="00843C32" w:rsidRPr="00F62111" w:rsidRDefault="00843C32" w:rsidP="00843C32">
      <w:pPr>
        <w:rPr>
          <w:rFonts w:ascii="Calibri" w:hAnsi="Calibri"/>
          <w:b/>
        </w:rPr>
      </w:pPr>
    </w:p>
    <w:p w:rsidR="00843C32" w:rsidRDefault="00843C32" w:rsidP="00843C32">
      <w:pPr>
        <w:rPr>
          <w:rFonts w:ascii="Calibri" w:hAnsi="Calibri"/>
        </w:rPr>
      </w:pPr>
      <w:r>
        <w:rPr>
          <w:rFonts w:ascii="Calibri" w:hAnsi="Calibri"/>
        </w:rPr>
        <w:t>The Committee reviewed an on online compliant from a resident of Hawker Crescent suggesting that a crosswalk should be installed on Elizabeth Drive in the area of the medical clinic. There is a lot of pedestrian traffic on this stretch of the road due to the clinic and apartment buildings.</w:t>
      </w:r>
    </w:p>
    <w:p w:rsidR="00843C32" w:rsidRDefault="00843C32" w:rsidP="00843C32">
      <w:pPr>
        <w:rPr>
          <w:rFonts w:ascii="Calibri" w:hAnsi="Calibri"/>
        </w:rPr>
      </w:pPr>
    </w:p>
    <w:p w:rsidR="00843C32" w:rsidRDefault="00843C32" w:rsidP="00843C32">
      <w:pPr>
        <w:rPr>
          <w:rFonts w:ascii="Calibri" w:hAnsi="Calibri"/>
        </w:rPr>
      </w:pPr>
      <w:r>
        <w:rPr>
          <w:rFonts w:ascii="Calibri" w:hAnsi="Calibri"/>
        </w:rPr>
        <w:t xml:space="preserve">The Committee will investigate this for possible installation in the spring of 2019 as there cannot be any line painting or road work completed at this time of year. Further investigation is required. </w:t>
      </w:r>
    </w:p>
    <w:p w:rsidR="00843C32" w:rsidRDefault="00843C32" w:rsidP="00843C32">
      <w:pPr>
        <w:rPr>
          <w:rFonts w:ascii="Calibri" w:hAnsi="Calibri"/>
        </w:rPr>
      </w:pPr>
    </w:p>
    <w:p w:rsidR="00843C32" w:rsidRDefault="00843C32" w:rsidP="00843C32">
      <w:pPr>
        <w:rPr>
          <w:rFonts w:ascii="Calibri" w:hAnsi="Calibri"/>
          <w:b/>
          <w:sz w:val="28"/>
          <w:szCs w:val="28"/>
        </w:rPr>
      </w:pPr>
      <w:r w:rsidRPr="00B67C56">
        <w:rPr>
          <w:rFonts w:ascii="Calibri" w:hAnsi="Calibri"/>
          <w:b/>
          <w:sz w:val="28"/>
          <w:szCs w:val="28"/>
        </w:rPr>
        <w:t>Variance Report</w:t>
      </w:r>
    </w:p>
    <w:p w:rsidR="00843C32" w:rsidRDefault="00843C32" w:rsidP="00843C32">
      <w:pPr>
        <w:rPr>
          <w:rFonts w:ascii="Calibri" w:hAnsi="Calibri"/>
          <w:b/>
          <w:sz w:val="28"/>
          <w:szCs w:val="28"/>
        </w:rPr>
      </w:pPr>
    </w:p>
    <w:p w:rsidR="00843C32" w:rsidRDefault="00843C32" w:rsidP="00843C32">
      <w:pPr>
        <w:rPr>
          <w:rFonts w:ascii="Calibri" w:eastAsia="Times New Roman" w:hAnsi="Calibri"/>
          <w:color w:val="000000"/>
        </w:rPr>
      </w:pPr>
      <w:r>
        <w:rPr>
          <w:rFonts w:ascii="Calibri" w:eastAsia="Times New Roman" w:hAnsi="Calibri"/>
          <w:color w:val="000000"/>
        </w:rPr>
        <w:t>The Committee reviewed the Variance Report for the third</w:t>
      </w:r>
      <w:r w:rsidR="00E31516">
        <w:rPr>
          <w:rFonts w:ascii="Calibri" w:eastAsia="Times New Roman" w:hAnsi="Calibri"/>
          <w:color w:val="000000"/>
        </w:rPr>
        <w:t xml:space="preserve"> quarter</w:t>
      </w:r>
      <w:r>
        <w:rPr>
          <w:rFonts w:ascii="Calibri" w:eastAsia="Times New Roman" w:hAnsi="Calibri"/>
          <w:color w:val="000000"/>
        </w:rPr>
        <w:t xml:space="preserve"> of 2018 for both the Fire Department and Municipal Enforcement. </w:t>
      </w:r>
    </w:p>
    <w:p w:rsidR="00843C32" w:rsidRDefault="00843C32" w:rsidP="00843C32">
      <w:pPr>
        <w:autoSpaceDE w:val="0"/>
        <w:autoSpaceDN w:val="0"/>
        <w:adjustRightInd w:val="0"/>
        <w:rPr>
          <w:rFonts w:ascii="Calibri" w:eastAsia="Times New Roman" w:hAnsi="Calibri"/>
          <w:color w:val="000000"/>
        </w:rPr>
      </w:pPr>
    </w:p>
    <w:p w:rsidR="00843C32" w:rsidRDefault="00843C32" w:rsidP="00843C32">
      <w:pPr>
        <w:autoSpaceDE w:val="0"/>
        <w:autoSpaceDN w:val="0"/>
        <w:adjustRightInd w:val="0"/>
        <w:rPr>
          <w:rFonts w:ascii="Calibri" w:eastAsia="Times New Roman" w:hAnsi="Calibri"/>
          <w:color w:val="000000"/>
        </w:rPr>
      </w:pPr>
      <w:r>
        <w:rPr>
          <w:rFonts w:ascii="Calibri" w:eastAsia="Times New Roman" w:hAnsi="Calibri"/>
          <w:color w:val="000000"/>
        </w:rPr>
        <w:lastRenderedPageBreak/>
        <w:t xml:space="preserve">The Fire Department was over budget by $ 55,550 due to wages for temporary replacement of the Fire Chief. The Municipal Enforcement Department was over budget by $ 50, 461 </w:t>
      </w:r>
      <w:proofErr w:type="gramStart"/>
      <w:r>
        <w:rPr>
          <w:rFonts w:ascii="Calibri" w:eastAsia="Times New Roman" w:hAnsi="Calibri"/>
          <w:color w:val="000000"/>
        </w:rPr>
        <w:t>due</w:t>
      </w:r>
      <w:proofErr w:type="gramEnd"/>
      <w:r>
        <w:rPr>
          <w:rFonts w:ascii="Calibri" w:eastAsia="Times New Roman" w:hAnsi="Calibri"/>
          <w:color w:val="000000"/>
        </w:rPr>
        <w:t xml:space="preserve"> to a decrease in fines revenue from traffic stops. These reports are now forwarded to the Finance Committee for its review and consideration.</w:t>
      </w:r>
    </w:p>
    <w:p w:rsidR="00843C32" w:rsidRDefault="00843C32" w:rsidP="00843C32">
      <w:pPr>
        <w:autoSpaceDE w:val="0"/>
        <w:autoSpaceDN w:val="0"/>
        <w:adjustRightInd w:val="0"/>
        <w:rPr>
          <w:rFonts w:ascii="Calibri" w:eastAsia="Times New Roman" w:hAnsi="Calibri"/>
          <w:color w:val="000000"/>
        </w:rPr>
      </w:pPr>
    </w:p>
    <w:p w:rsidR="00843C32" w:rsidRDefault="00843C32" w:rsidP="00843C32">
      <w:pPr>
        <w:rPr>
          <w:rFonts w:ascii="Calibri" w:hAnsi="Calibri"/>
          <w:b/>
          <w:sz w:val="28"/>
          <w:szCs w:val="28"/>
        </w:rPr>
      </w:pPr>
      <w:r w:rsidRPr="00B67C56">
        <w:rPr>
          <w:rFonts w:ascii="Calibri" w:hAnsi="Calibri"/>
          <w:b/>
          <w:sz w:val="28"/>
          <w:szCs w:val="28"/>
        </w:rPr>
        <w:t>Third Quarter Statistics</w:t>
      </w:r>
    </w:p>
    <w:p w:rsidR="00843C32" w:rsidRDefault="00843C32" w:rsidP="00843C32">
      <w:pPr>
        <w:rPr>
          <w:rFonts w:ascii="Calibri" w:hAnsi="Calibri"/>
          <w:b/>
          <w:sz w:val="28"/>
          <w:szCs w:val="28"/>
        </w:rPr>
      </w:pPr>
    </w:p>
    <w:p w:rsidR="00843C32" w:rsidRDefault="00843C32" w:rsidP="00843C32">
      <w:pPr>
        <w:autoSpaceDE w:val="0"/>
        <w:autoSpaceDN w:val="0"/>
        <w:adjustRightInd w:val="0"/>
        <w:rPr>
          <w:rFonts w:ascii="Calibri" w:eastAsia="Times New Roman" w:hAnsi="Calibri"/>
          <w:color w:val="000000"/>
        </w:rPr>
      </w:pPr>
      <w:r>
        <w:rPr>
          <w:rFonts w:ascii="Calibri" w:eastAsia="Times New Roman" w:hAnsi="Calibri"/>
          <w:color w:val="000000"/>
        </w:rPr>
        <w:t xml:space="preserve">The Committee reviewed the 2018 third quarter statistics for the Fire Department and Municipal Enforcement. </w:t>
      </w:r>
    </w:p>
    <w:p w:rsidR="00843C32" w:rsidRDefault="00843C32" w:rsidP="00843C32">
      <w:pPr>
        <w:autoSpaceDE w:val="0"/>
        <w:autoSpaceDN w:val="0"/>
        <w:adjustRightInd w:val="0"/>
        <w:rPr>
          <w:rFonts w:ascii="Calibri" w:eastAsia="Times New Roman" w:hAnsi="Calibri"/>
          <w:color w:val="000000"/>
        </w:rPr>
      </w:pPr>
    </w:p>
    <w:p w:rsidR="00843C32" w:rsidRDefault="00843C32" w:rsidP="00843C32">
      <w:pPr>
        <w:autoSpaceDE w:val="0"/>
        <w:autoSpaceDN w:val="0"/>
        <w:adjustRightInd w:val="0"/>
        <w:rPr>
          <w:rFonts w:ascii="Calibri" w:eastAsia="Times New Roman" w:hAnsi="Calibri"/>
          <w:color w:val="000000"/>
        </w:rPr>
      </w:pPr>
      <w:r>
        <w:rPr>
          <w:rFonts w:ascii="Calibri" w:eastAsia="Times New Roman" w:hAnsi="Calibri"/>
          <w:color w:val="000000"/>
        </w:rPr>
        <w:t xml:space="preserve">The Fire Department responded to 90 calls which included residential fires, motor vehicle accidents, system malfunctions, and unauthorized burning. They completed 78 </w:t>
      </w:r>
      <w:proofErr w:type="gramStart"/>
      <w:r>
        <w:rPr>
          <w:rFonts w:ascii="Calibri" w:eastAsia="Times New Roman" w:hAnsi="Calibri"/>
          <w:color w:val="000000"/>
        </w:rPr>
        <w:t>inspections, and</w:t>
      </w:r>
      <w:proofErr w:type="gramEnd"/>
      <w:r>
        <w:rPr>
          <w:rFonts w:ascii="Calibri" w:eastAsia="Times New Roman" w:hAnsi="Calibri"/>
          <w:color w:val="000000"/>
        </w:rPr>
        <w:t xml:space="preserve"> </w:t>
      </w:r>
      <w:r w:rsidR="00E31516">
        <w:rPr>
          <w:rFonts w:ascii="Calibri" w:eastAsia="Times New Roman" w:hAnsi="Calibri"/>
          <w:color w:val="000000"/>
        </w:rPr>
        <w:t>c</w:t>
      </w:r>
      <w:r>
        <w:rPr>
          <w:rFonts w:ascii="Calibri" w:eastAsia="Times New Roman" w:hAnsi="Calibri"/>
          <w:color w:val="000000"/>
        </w:rPr>
        <w:t xml:space="preserve">onducted 21 public consultations.  The Acting Fire Chief noted that there was an increase in motor vehicle accidents in town and the chair asked him to provide further statistics at the next meeting to determine which area is most problematic. </w:t>
      </w:r>
    </w:p>
    <w:p w:rsidR="00843C32" w:rsidRDefault="00843C32" w:rsidP="00843C32">
      <w:pPr>
        <w:autoSpaceDE w:val="0"/>
        <w:autoSpaceDN w:val="0"/>
        <w:adjustRightInd w:val="0"/>
        <w:rPr>
          <w:rFonts w:ascii="Calibri" w:eastAsia="Times New Roman" w:hAnsi="Calibri"/>
          <w:color w:val="000000"/>
        </w:rPr>
      </w:pPr>
    </w:p>
    <w:p w:rsidR="00843C32" w:rsidRDefault="00843C32" w:rsidP="00843C32">
      <w:pPr>
        <w:autoSpaceDE w:val="0"/>
        <w:autoSpaceDN w:val="0"/>
        <w:adjustRightInd w:val="0"/>
        <w:rPr>
          <w:rFonts w:ascii="Calibri" w:eastAsia="Times New Roman" w:hAnsi="Calibri"/>
          <w:color w:val="000000"/>
        </w:rPr>
      </w:pPr>
      <w:r>
        <w:rPr>
          <w:rFonts w:ascii="Calibri" w:eastAsia="Times New Roman" w:hAnsi="Calibri"/>
          <w:color w:val="000000"/>
        </w:rPr>
        <w:t>The Municipal Enforcement Department actioned 452 items some of which included animal control requests, motor vehicle accidents, garbage dumping, ATV complaints, vandalism, as well as traffic and property complaints.</w:t>
      </w:r>
    </w:p>
    <w:p w:rsidR="00843C32" w:rsidRDefault="00843C32" w:rsidP="00843C32">
      <w:pPr>
        <w:autoSpaceDE w:val="0"/>
        <w:autoSpaceDN w:val="0"/>
        <w:adjustRightInd w:val="0"/>
        <w:rPr>
          <w:rFonts w:ascii="Calibri" w:eastAsia="Times New Roman" w:hAnsi="Calibri"/>
          <w:color w:val="000000"/>
        </w:rPr>
      </w:pPr>
    </w:p>
    <w:p w:rsidR="00843C32" w:rsidRDefault="00843C32" w:rsidP="00843C32">
      <w:pPr>
        <w:rPr>
          <w:rFonts w:ascii="Calibri" w:hAnsi="Calibri"/>
          <w:b/>
          <w:sz w:val="28"/>
          <w:szCs w:val="28"/>
        </w:rPr>
      </w:pPr>
      <w:r w:rsidRPr="00B67C56">
        <w:rPr>
          <w:rFonts w:ascii="Calibri" w:hAnsi="Calibri"/>
          <w:b/>
          <w:sz w:val="28"/>
          <w:szCs w:val="28"/>
        </w:rPr>
        <w:t>54 Bennett Drive</w:t>
      </w:r>
    </w:p>
    <w:p w:rsidR="00843C32" w:rsidRDefault="00843C32" w:rsidP="00843C32">
      <w:pPr>
        <w:rPr>
          <w:rFonts w:ascii="Calibri" w:hAnsi="Calibri"/>
          <w:b/>
          <w:sz w:val="28"/>
          <w:szCs w:val="28"/>
        </w:rPr>
      </w:pPr>
    </w:p>
    <w:p w:rsidR="00843C32" w:rsidRDefault="00843C32" w:rsidP="00843C32">
      <w:pPr>
        <w:rPr>
          <w:rFonts w:ascii="Calibri" w:hAnsi="Calibri"/>
        </w:rPr>
      </w:pPr>
      <w:r w:rsidRPr="00D91403">
        <w:rPr>
          <w:rFonts w:ascii="Calibri" w:hAnsi="Calibri"/>
        </w:rPr>
        <w:t>The Committee reviewed correspondence from the owner of 54 Bennett Drive whose home is situated on the sha</w:t>
      </w:r>
      <w:r>
        <w:rPr>
          <w:rFonts w:ascii="Calibri" w:hAnsi="Calibri"/>
        </w:rPr>
        <w:t>rp turn at bottom of the street near Towers Avenue.</w:t>
      </w:r>
      <w:r w:rsidRPr="00D91403">
        <w:rPr>
          <w:rFonts w:ascii="Calibri" w:hAnsi="Calibri"/>
        </w:rPr>
        <w:t xml:space="preserve"> </w:t>
      </w:r>
    </w:p>
    <w:p w:rsidR="00843C32" w:rsidRDefault="00843C32" w:rsidP="00843C32">
      <w:pPr>
        <w:rPr>
          <w:rFonts w:ascii="Calibri" w:hAnsi="Calibri"/>
        </w:rPr>
      </w:pPr>
    </w:p>
    <w:p w:rsidR="00843C32" w:rsidRDefault="00843C32" w:rsidP="00843C32">
      <w:pPr>
        <w:rPr>
          <w:rFonts w:ascii="Calibri" w:hAnsi="Calibri"/>
        </w:rPr>
      </w:pPr>
      <w:r w:rsidRPr="00D91403">
        <w:rPr>
          <w:rFonts w:ascii="Calibri" w:hAnsi="Calibri"/>
        </w:rPr>
        <w:t xml:space="preserve">They are asking to meet with Committee to discuss the safety concerns </w:t>
      </w:r>
      <w:r>
        <w:rPr>
          <w:rFonts w:ascii="Calibri" w:hAnsi="Calibri"/>
        </w:rPr>
        <w:t xml:space="preserve">as there are vehicles coming in over the lawn and almost hitting their vehicle; they do not feel safe and will not let the children play in the driveway or cross the road unattended. Vehicles travelling down the steep grade are not always making the sharp turn correctly and this is a safety issue for the family. </w:t>
      </w:r>
    </w:p>
    <w:p w:rsidR="00843C32" w:rsidRDefault="00843C32" w:rsidP="00843C32">
      <w:pPr>
        <w:rPr>
          <w:rFonts w:ascii="Calibri" w:hAnsi="Calibri"/>
        </w:rPr>
      </w:pPr>
    </w:p>
    <w:p w:rsidR="00843C32" w:rsidRPr="00D91403" w:rsidRDefault="00843C32" w:rsidP="00843C32">
      <w:pPr>
        <w:rPr>
          <w:rFonts w:ascii="Calibri" w:hAnsi="Calibri"/>
        </w:rPr>
      </w:pPr>
      <w:r>
        <w:rPr>
          <w:rFonts w:ascii="Calibri" w:hAnsi="Calibri"/>
        </w:rPr>
        <w:t>The Committee agreed this area will need to be investigated further with the Engineering Department and the owner will be contacted and invited to attend the next meeting.</w:t>
      </w:r>
    </w:p>
    <w:p w:rsidR="00843C32" w:rsidRDefault="00843C32" w:rsidP="00843C32">
      <w:pPr>
        <w:rPr>
          <w:rFonts w:ascii="Calibri" w:hAnsi="Calibri"/>
          <w:i/>
        </w:rPr>
      </w:pPr>
    </w:p>
    <w:p w:rsidR="00843C32" w:rsidRDefault="00843C32" w:rsidP="00843C32">
      <w:pPr>
        <w:rPr>
          <w:rFonts w:ascii="Calibri" w:hAnsi="Calibri"/>
          <w:b/>
          <w:sz w:val="28"/>
          <w:szCs w:val="28"/>
        </w:rPr>
      </w:pPr>
      <w:r w:rsidRPr="00B67C56">
        <w:rPr>
          <w:rFonts w:ascii="Calibri" w:hAnsi="Calibri"/>
          <w:b/>
          <w:sz w:val="28"/>
          <w:szCs w:val="28"/>
        </w:rPr>
        <w:t>ATV Use - Online complaint</w:t>
      </w:r>
      <w:r>
        <w:rPr>
          <w:rFonts w:ascii="Calibri" w:hAnsi="Calibri"/>
          <w:b/>
          <w:sz w:val="28"/>
          <w:szCs w:val="28"/>
        </w:rPr>
        <w:t xml:space="preserve"> </w:t>
      </w:r>
    </w:p>
    <w:p w:rsidR="00843C32" w:rsidRDefault="00843C32" w:rsidP="00843C32">
      <w:pPr>
        <w:rPr>
          <w:rFonts w:ascii="Calibri" w:hAnsi="Calibri"/>
          <w:b/>
          <w:sz w:val="28"/>
          <w:szCs w:val="28"/>
        </w:rPr>
      </w:pPr>
    </w:p>
    <w:p w:rsidR="00843C32" w:rsidRPr="00020092" w:rsidRDefault="00843C32" w:rsidP="00843C32">
      <w:pPr>
        <w:rPr>
          <w:rFonts w:ascii="Calibri" w:hAnsi="Calibri"/>
        </w:rPr>
      </w:pPr>
      <w:r w:rsidRPr="00020092">
        <w:rPr>
          <w:rFonts w:ascii="Calibri" w:hAnsi="Calibri"/>
        </w:rPr>
        <w:t xml:space="preserve">The Committee reviewed correspondence regarding ATV use </w:t>
      </w:r>
      <w:r>
        <w:rPr>
          <w:rFonts w:ascii="Calibri" w:hAnsi="Calibri"/>
        </w:rPr>
        <w:t xml:space="preserve">which also contained </w:t>
      </w:r>
      <w:r w:rsidRPr="00020092">
        <w:rPr>
          <w:rFonts w:ascii="Calibri" w:hAnsi="Calibri"/>
        </w:rPr>
        <w:t>a video entitled “Fatal Fun” from the CBC website.</w:t>
      </w:r>
      <w:r>
        <w:rPr>
          <w:rFonts w:ascii="Calibri" w:hAnsi="Calibri"/>
        </w:rPr>
        <w:t xml:space="preserve"> The Chair advised that t</w:t>
      </w:r>
      <w:r w:rsidRPr="00020092">
        <w:rPr>
          <w:rFonts w:ascii="Calibri" w:hAnsi="Calibri"/>
        </w:rPr>
        <w:t>he Trails Committee has concluded its mandate and the final recommendations will be forthcoming</w:t>
      </w:r>
      <w:r>
        <w:rPr>
          <w:rFonts w:ascii="Calibri" w:hAnsi="Calibri"/>
        </w:rPr>
        <w:t>.</w:t>
      </w:r>
      <w:r w:rsidRPr="00020092">
        <w:rPr>
          <w:rFonts w:ascii="Calibri" w:hAnsi="Calibri"/>
        </w:rPr>
        <w:t xml:space="preserve"> </w:t>
      </w:r>
    </w:p>
    <w:p w:rsidR="00843C32" w:rsidRPr="00020092" w:rsidRDefault="00843C32" w:rsidP="00843C32">
      <w:pPr>
        <w:rPr>
          <w:rFonts w:ascii="Calibri" w:hAnsi="Calibri"/>
        </w:rPr>
      </w:pPr>
    </w:p>
    <w:p w:rsidR="00843C32" w:rsidRDefault="00843C32" w:rsidP="00843C32">
      <w:pPr>
        <w:rPr>
          <w:rFonts w:ascii="Calibri" w:hAnsi="Calibri"/>
        </w:rPr>
      </w:pPr>
      <w:r>
        <w:rPr>
          <w:rFonts w:ascii="Calibri" w:hAnsi="Calibri"/>
        </w:rPr>
        <w:t>The Administrative Assistant will contact t</w:t>
      </w:r>
      <w:r w:rsidRPr="00020092">
        <w:rPr>
          <w:rFonts w:ascii="Calibri" w:hAnsi="Calibri"/>
        </w:rPr>
        <w:t xml:space="preserve">he resident and </w:t>
      </w:r>
      <w:r>
        <w:rPr>
          <w:rFonts w:ascii="Calibri" w:hAnsi="Calibri"/>
        </w:rPr>
        <w:t xml:space="preserve">inform him of the status of the trail review. </w:t>
      </w:r>
    </w:p>
    <w:p w:rsidR="00CE30FA" w:rsidRPr="008D5AD5" w:rsidRDefault="00CE30FA" w:rsidP="00CE30FA">
      <w:pPr>
        <w:pStyle w:val="Heading3"/>
        <w:rPr>
          <w:rFonts w:ascii="Calibri" w:hAnsi="Calibri"/>
        </w:rPr>
      </w:pPr>
      <w:r>
        <w:lastRenderedPageBreak/>
        <w:t>C.</w:t>
      </w:r>
      <w:r>
        <w:tab/>
        <w:t>Public Works &amp; Services Committee:</w:t>
      </w:r>
    </w:p>
    <w:p w:rsidR="00CE30FA" w:rsidRDefault="00CE30FA" w:rsidP="00CE30FA"/>
    <w:p w:rsidR="00CE30FA" w:rsidRDefault="00CE30FA" w:rsidP="00CE30FA">
      <w:r w:rsidRPr="00EC3088">
        <w:t xml:space="preserve">The </w:t>
      </w:r>
      <w:r>
        <w:t xml:space="preserve">Public Works &amp; Services Committee report was presented by </w:t>
      </w:r>
      <w:proofErr w:type="spellStart"/>
      <w:r>
        <w:t>Councillor</w:t>
      </w:r>
      <w:proofErr w:type="spellEnd"/>
      <w:r>
        <w:t xml:space="preserve"> </w:t>
      </w:r>
      <w:r w:rsidR="00E31516">
        <w:t>Brown</w:t>
      </w:r>
      <w:r>
        <w:t>.</w:t>
      </w:r>
    </w:p>
    <w:p w:rsidR="00DC5332" w:rsidRDefault="00DC5332" w:rsidP="00CE30FA"/>
    <w:p w:rsidR="00CE30FA" w:rsidRPr="00767063" w:rsidRDefault="00CE30FA" w:rsidP="00CE30FA">
      <w:r w:rsidRPr="00767063">
        <w:t xml:space="preserve">The Public Works &amp; Services Committee meeting was held on </w:t>
      </w:r>
      <w:r w:rsidR="00E31516">
        <w:t>November 2</w:t>
      </w:r>
      <w:r w:rsidR="00F50A2A">
        <w:t>1</w:t>
      </w:r>
      <w:r w:rsidRPr="00767063">
        <w:t xml:space="preserve">, 2018.  The meeting was chaired by </w:t>
      </w:r>
      <w:r w:rsidR="00E31516">
        <w:t>O. Fudge</w:t>
      </w:r>
      <w:r w:rsidRPr="00767063">
        <w:t xml:space="preserve">, </w:t>
      </w:r>
      <w:proofErr w:type="spellStart"/>
      <w:r w:rsidRPr="00767063">
        <w:t>Councillor</w:t>
      </w:r>
      <w:proofErr w:type="spellEnd"/>
      <w:r w:rsidRPr="00767063">
        <w:t xml:space="preserve">.  Other members present included: </w:t>
      </w:r>
      <w:r w:rsidR="00E31516">
        <w:t xml:space="preserve">R. Anstey, </w:t>
      </w:r>
      <w:proofErr w:type="spellStart"/>
      <w:r w:rsidR="00E31516">
        <w:t>Councillor</w:t>
      </w:r>
      <w:proofErr w:type="spellEnd"/>
      <w:r w:rsidR="00E31516">
        <w:t xml:space="preserve">; </w:t>
      </w:r>
      <w:r w:rsidRPr="00767063">
        <w:t xml:space="preserve">G. Brown, </w:t>
      </w:r>
      <w:proofErr w:type="spellStart"/>
      <w:r w:rsidRPr="00767063">
        <w:t>Councillor</w:t>
      </w:r>
      <w:proofErr w:type="spellEnd"/>
      <w:r w:rsidRPr="00767063">
        <w:t>;</w:t>
      </w:r>
      <w:r>
        <w:t xml:space="preserve"> </w:t>
      </w:r>
      <w:r w:rsidR="00E31516">
        <w:t xml:space="preserve">T. Pollett, Deputy Mayor; </w:t>
      </w:r>
      <w:r w:rsidR="00BA74D0">
        <w:t xml:space="preserve">P. Woodford, </w:t>
      </w:r>
      <w:proofErr w:type="spellStart"/>
      <w:r w:rsidR="00BA74D0">
        <w:t>Councillor</w:t>
      </w:r>
      <w:proofErr w:type="spellEnd"/>
      <w:r w:rsidR="00FD0B56">
        <w:t xml:space="preserve">; </w:t>
      </w:r>
      <w:r w:rsidRPr="00767063">
        <w:t xml:space="preserve">T. Barron, Director </w:t>
      </w:r>
      <w:r w:rsidR="00BA74D0">
        <w:t xml:space="preserve">of Municipal Works &amp; Services; </w:t>
      </w:r>
      <w:r w:rsidR="00E31516">
        <w:t>G. Whitt</w:t>
      </w:r>
      <w:r w:rsidRPr="00767063">
        <w:t xml:space="preserve">, Administrative </w:t>
      </w:r>
      <w:r w:rsidR="00E31516">
        <w:t>Support Clerk</w:t>
      </w:r>
      <w:r w:rsidRPr="00767063">
        <w:t>.</w:t>
      </w:r>
    </w:p>
    <w:p w:rsidR="00CE30FA" w:rsidRDefault="00CE30FA" w:rsidP="00CE30FA"/>
    <w:p w:rsidR="00CE30FA" w:rsidRDefault="00CE30FA" w:rsidP="00CE30FA">
      <w:r>
        <w:t>The following items were discussed:</w:t>
      </w:r>
    </w:p>
    <w:p w:rsidR="00CF75E6" w:rsidRDefault="007B1B5D" w:rsidP="00CE30FA">
      <w:r>
        <w:t xml:space="preserve"> </w:t>
      </w:r>
    </w:p>
    <w:p w:rsidR="001A4DB5" w:rsidRDefault="001A4DB5" w:rsidP="001A4DB5">
      <w:pPr>
        <w:rPr>
          <w:rFonts w:ascii="Calibri" w:hAnsi="Calibri"/>
          <w:b/>
          <w:sz w:val="28"/>
          <w:szCs w:val="28"/>
        </w:rPr>
      </w:pPr>
      <w:r>
        <w:rPr>
          <w:rFonts w:ascii="Calibri" w:hAnsi="Calibri"/>
          <w:b/>
          <w:sz w:val="28"/>
          <w:szCs w:val="28"/>
        </w:rPr>
        <w:t>228 Elizabeth Drive</w:t>
      </w:r>
    </w:p>
    <w:p w:rsidR="001A4DB5" w:rsidRDefault="001A4DB5" w:rsidP="001A4DB5">
      <w:pPr>
        <w:rPr>
          <w:rFonts w:ascii="Calibri" w:hAnsi="Calibri"/>
          <w:b/>
          <w:sz w:val="28"/>
          <w:szCs w:val="28"/>
        </w:rPr>
      </w:pPr>
    </w:p>
    <w:p w:rsidR="001A4DB5" w:rsidRDefault="001A4DB5" w:rsidP="001A4DB5">
      <w:pPr>
        <w:rPr>
          <w:rFonts w:ascii="Calibri" w:hAnsi="Calibri"/>
        </w:rPr>
      </w:pPr>
      <w:r>
        <w:rPr>
          <w:rFonts w:ascii="Calibri" w:hAnsi="Calibri"/>
        </w:rPr>
        <w:t xml:space="preserve">The Committee reviewed correspondence from the owner of 228 Elizabeth Drive requesting a review of the policy for reimbursement of costs incurred while freeing a blocked sewer lateral. The resident has a concern with the responsibility for the costs and Town’s obligation in these matters. </w:t>
      </w:r>
    </w:p>
    <w:p w:rsidR="001A4DB5" w:rsidRDefault="001A4DB5" w:rsidP="001A4DB5">
      <w:pPr>
        <w:rPr>
          <w:rFonts w:ascii="Calibri" w:hAnsi="Calibri"/>
        </w:rPr>
      </w:pPr>
    </w:p>
    <w:p w:rsidR="001A4DB5" w:rsidRDefault="001A4DB5" w:rsidP="001A4DB5">
      <w:pPr>
        <w:rPr>
          <w:rFonts w:ascii="Calibri" w:hAnsi="Calibri"/>
        </w:rPr>
      </w:pPr>
      <w:r>
        <w:rPr>
          <w:rFonts w:ascii="Calibri" w:hAnsi="Calibri"/>
        </w:rPr>
        <w:t xml:space="preserve">The resident feels that the current policy requires changes. Council took the opportunity to review Policy MW030, Sewer Callouts, and feels the policy is fair as written.  </w:t>
      </w:r>
    </w:p>
    <w:p w:rsidR="001A4DB5" w:rsidRDefault="001A4DB5" w:rsidP="001A4DB5">
      <w:pPr>
        <w:rPr>
          <w:rFonts w:ascii="Calibri" w:hAnsi="Calibri"/>
        </w:rPr>
      </w:pPr>
    </w:p>
    <w:p w:rsidR="001A4DB5" w:rsidRDefault="001A4DB5" w:rsidP="001A4DB5">
      <w:pPr>
        <w:rPr>
          <w:rFonts w:ascii="Calibri" w:hAnsi="Calibri"/>
        </w:rPr>
      </w:pPr>
      <w:r>
        <w:rPr>
          <w:rFonts w:ascii="Calibri" w:hAnsi="Calibri"/>
        </w:rPr>
        <w:t>Should the issue be caused by circumstances such as a break; a physical rupture, protrusion, disconnected section or collapse of the pipe material, a sag where the pipe is completely submerged that causes repetitive blockages within two (2) years, the resident may be reimbursed up to $700.00 for costs incurred. The policy provides the procedure required to ensure reimbursement in the event of a blockage caused by a break.</w:t>
      </w:r>
    </w:p>
    <w:p w:rsidR="001A4DB5" w:rsidRDefault="001A4DB5" w:rsidP="001A4DB5">
      <w:pPr>
        <w:rPr>
          <w:rFonts w:ascii="Calibri" w:hAnsi="Calibri"/>
        </w:rPr>
      </w:pPr>
    </w:p>
    <w:p w:rsidR="001A4DB5" w:rsidRDefault="001A4DB5" w:rsidP="001A4DB5">
      <w:pPr>
        <w:rPr>
          <w:rFonts w:ascii="Calibri" w:hAnsi="Calibri"/>
        </w:rPr>
      </w:pPr>
      <w:r>
        <w:rPr>
          <w:rFonts w:ascii="Calibri" w:hAnsi="Calibri"/>
        </w:rPr>
        <w:t>The Committee agrees a review of Policy MW030, Sewer Callouts, is not required at this time and recommends the resident be advised to forward any specific section of the policy that he feels may require review.</w:t>
      </w:r>
    </w:p>
    <w:p w:rsidR="001A4DB5" w:rsidRDefault="001A4DB5" w:rsidP="001A4DB5">
      <w:pPr>
        <w:rPr>
          <w:rFonts w:ascii="Calibri" w:hAnsi="Calibri"/>
          <w:b/>
          <w:sz w:val="28"/>
          <w:szCs w:val="28"/>
        </w:rPr>
      </w:pPr>
    </w:p>
    <w:p w:rsidR="001A4DB5" w:rsidRPr="00A030E0" w:rsidRDefault="001A4DB5" w:rsidP="001A4DB5">
      <w:pPr>
        <w:rPr>
          <w:rFonts w:ascii="Calibri" w:hAnsi="Calibri"/>
          <w:b/>
          <w:sz w:val="28"/>
          <w:szCs w:val="28"/>
        </w:rPr>
      </w:pPr>
      <w:r>
        <w:rPr>
          <w:rFonts w:ascii="Calibri" w:hAnsi="Calibri"/>
          <w:b/>
          <w:sz w:val="28"/>
          <w:szCs w:val="28"/>
        </w:rPr>
        <w:t>War Graves Entrance</w:t>
      </w:r>
    </w:p>
    <w:p w:rsidR="001A4DB5" w:rsidRDefault="001A4DB5" w:rsidP="001A4DB5">
      <w:pPr>
        <w:rPr>
          <w:rFonts w:ascii="Calibri" w:hAnsi="Calibri"/>
        </w:rPr>
      </w:pPr>
    </w:p>
    <w:p w:rsidR="001A4DB5" w:rsidRDefault="001A4DB5" w:rsidP="001A4DB5">
      <w:pPr>
        <w:rPr>
          <w:rFonts w:ascii="Calibri" w:hAnsi="Calibri"/>
        </w:rPr>
      </w:pPr>
      <w:r>
        <w:rPr>
          <w:rFonts w:ascii="Calibri" w:hAnsi="Calibri"/>
        </w:rPr>
        <w:t xml:space="preserve">The Committee discussed the accessibility and esthetic appeal of the entrance to the Commonwealth War Graves, located off the Trans-Canada Highway (TCH). Due to this area falling under Federal and Provincial jurisdiction, the Town is limited in its capacity for improvement. </w:t>
      </w:r>
    </w:p>
    <w:p w:rsidR="001A4DB5" w:rsidRDefault="001A4DB5" w:rsidP="001A4DB5">
      <w:pPr>
        <w:rPr>
          <w:rFonts w:ascii="Calibri" w:hAnsi="Calibri"/>
        </w:rPr>
      </w:pPr>
    </w:p>
    <w:p w:rsidR="001A4DB5" w:rsidRDefault="001A4DB5" w:rsidP="001A4DB5">
      <w:pPr>
        <w:rPr>
          <w:rFonts w:ascii="Calibri" w:hAnsi="Calibri"/>
        </w:rPr>
      </w:pPr>
      <w:r>
        <w:rPr>
          <w:rFonts w:ascii="Calibri" w:hAnsi="Calibri"/>
        </w:rPr>
        <w:t xml:space="preserve">It was suggested the Town trim the trees and add planters to the entrance to enhance the aesthetics of the area. Ideally, the TCH should be modified to add turning lanes to safely enter the site. </w:t>
      </w:r>
    </w:p>
    <w:p w:rsidR="001A4DB5" w:rsidRDefault="001A4DB5" w:rsidP="001A4DB5">
      <w:pPr>
        <w:rPr>
          <w:rFonts w:ascii="Calibri" w:hAnsi="Calibri"/>
        </w:rPr>
      </w:pPr>
    </w:p>
    <w:p w:rsidR="001A4DB5" w:rsidRPr="00844DF4" w:rsidRDefault="001A4DB5" w:rsidP="001A4DB5">
      <w:pPr>
        <w:rPr>
          <w:rFonts w:ascii="Calibri" w:hAnsi="Calibri"/>
        </w:rPr>
      </w:pPr>
      <w:r>
        <w:rPr>
          <w:rFonts w:ascii="Calibri" w:hAnsi="Calibri"/>
        </w:rPr>
        <w:lastRenderedPageBreak/>
        <w:t xml:space="preserve">The Committee recommends this item be redirected to the Planning, Priorities and Communications Committee for further discussion, and begin the process of requesting the Provincial Government to consider adding turning lanes to the site entrance. The enhancement suggestions in the vicinity of the entrance shall be directed to the Supervisor of Public Works to add to the summer maintenance program. </w:t>
      </w:r>
    </w:p>
    <w:p w:rsidR="001A4DB5" w:rsidRDefault="001A4DB5" w:rsidP="001A4DB5">
      <w:pPr>
        <w:rPr>
          <w:rFonts w:ascii="Calibri" w:hAnsi="Calibri"/>
          <w:i/>
        </w:rPr>
      </w:pPr>
    </w:p>
    <w:p w:rsidR="001A4DB5" w:rsidRDefault="001A4DB5" w:rsidP="001A4DB5">
      <w:pPr>
        <w:rPr>
          <w:rFonts w:ascii="Calibri" w:hAnsi="Calibri"/>
          <w:b/>
          <w:sz w:val="28"/>
          <w:szCs w:val="28"/>
        </w:rPr>
      </w:pPr>
      <w:r>
        <w:rPr>
          <w:rFonts w:ascii="Calibri" w:hAnsi="Calibri"/>
          <w:b/>
          <w:sz w:val="28"/>
          <w:szCs w:val="28"/>
        </w:rPr>
        <w:t>Variance Report</w:t>
      </w:r>
    </w:p>
    <w:p w:rsidR="001A4DB5" w:rsidRDefault="001A4DB5" w:rsidP="001A4DB5">
      <w:pPr>
        <w:rPr>
          <w:rFonts w:ascii="Calibri" w:hAnsi="Calibri"/>
        </w:rPr>
      </w:pPr>
    </w:p>
    <w:p w:rsidR="001A4DB5" w:rsidRDefault="001A4DB5" w:rsidP="001A4DB5">
      <w:pPr>
        <w:rPr>
          <w:rFonts w:ascii="Calibri" w:hAnsi="Calibri"/>
        </w:rPr>
      </w:pPr>
      <w:r w:rsidRPr="0011793E">
        <w:rPr>
          <w:rFonts w:ascii="Calibri" w:hAnsi="Calibri"/>
        </w:rPr>
        <w:t xml:space="preserve">The </w:t>
      </w:r>
      <w:r>
        <w:rPr>
          <w:rFonts w:ascii="Calibri" w:hAnsi="Calibri"/>
        </w:rPr>
        <w:t xml:space="preserve">Director reviewed the Municipal Works and Services Variance Report for the third quarter with the Committee. </w:t>
      </w:r>
    </w:p>
    <w:p w:rsidR="001A4DB5" w:rsidRDefault="001A4DB5" w:rsidP="001A4DB5">
      <w:pPr>
        <w:rPr>
          <w:rFonts w:ascii="Calibri" w:hAnsi="Calibri"/>
        </w:rPr>
      </w:pPr>
    </w:p>
    <w:p w:rsidR="001A4DB5" w:rsidRDefault="001A4DB5" w:rsidP="001A4DB5">
      <w:pPr>
        <w:rPr>
          <w:rFonts w:ascii="Calibri" w:hAnsi="Calibri"/>
        </w:rPr>
      </w:pPr>
      <w:r>
        <w:rPr>
          <w:rFonts w:ascii="Calibri" w:hAnsi="Calibri"/>
        </w:rPr>
        <w:t>The items noted in this variance report were brought forward from the first quarter report, except for unforeseen repairs to fleet, storm drain/catch basin and mechanics diagnostic computer, for a total of $30,000.00 in additional expenditures. The Municipal Works and Services Department is operating $18,920.00 under budget and anticipates this trend to remain until year end.</w:t>
      </w:r>
    </w:p>
    <w:p w:rsidR="00CF75E6" w:rsidRDefault="00CF75E6" w:rsidP="00CE30FA"/>
    <w:p w:rsidR="00E3067C" w:rsidRDefault="00B419EC" w:rsidP="00E3067C">
      <w:pPr>
        <w:pStyle w:val="Heading3"/>
      </w:pPr>
      <w:r>
        <w:t>D</w:t>
      </w:r>
      <w:r w:rsidR="005F3A4C">
        <w:t>.</w:t>
      </w:r>
      <w:r w:rsidR="005F3A4C">
        <w:tab/>
      </w:r>
      <w:r w:rsidR="00E3067C">
        <w:t>Development, Tourism &amp; Culture Committee:</w:t>
      </w:r>
    </w:p>
    <w:p w:rsidR="00E3067C" w:rsidRDefault="00E3067C" w:rsidP="00FE0CD9"/>
    <w:p w:rsidR="00CF75E6" w:rsidRDefault="00E3067C" w:rsidP="00CF75E6">
      <w:r>
        <w:t>T</w:t>
      </w:r>
      <w:r w:rsidR="00CF75E6" w:rsidRPr="00EC3088">
        <w:t xml:space="preserve">he </w:t>
      </w:r>
      <w:r w:rsidR="00CF75E6">
        <w:t xml:space="preserve">Development, Tourism &amp; Culture Committee report was presented by </w:t>
      </w:r>
      <w:proofErr w:type="spellStart"/>
      <w:r w:rsidR="00CF75E6">
        <w:t>Councillor</w:t>
      </w:r>
      <w:proofErr w:type="spellEnd"/>
      <w:r w:rsidR="00CF75E6">
        <w:t xml:space="preserve"> Brown.</w:t>
      </w:r>
    </w:p>
    <w:p w:rsidR="007417B1" w:rsidRDefault="007417B1" w:rsidP="00CF75E6"/>
    <w:p w:rsidR="00CF75E6" w:rsidRDefault="00CF75E6" w:rsidP="00CF75E6">
      <w:r w:rsidRPr="00767063">
        <w:t xml:space="preserve">The Development, Tourism &amp; Culture Committee meeting was held on </w:t>
      </w:r>
      <w:r w:rsidR="001A4DB5">
        <w:t>November</w:t>
      </w:r>
      <w:r w:rsidR="00E3067C">
        <w:t xml:space="preserve"> </w:t>
      </w:r>
      <w:r w:rsidR="001A4DB5">
        <w:t>21</w:t>
      </w:r>
      <w:r w:rsidRPr="00767063">
        <w:t xml:space="preserve">, 2018.  The meeting was chaired by </w:t>
      </w:r>
      <w:r w:rsidR="00D405B1">
        <w:t xml:space="preserve">G. Brown, </w:t>
      </w:r>
      <w:proofErr w:type="spellStart"/>
      <w:r w:rsidR="00D405B1">
        <w:t>Councillor</w:t>
      </w:r>
      <w:proofErr w:type="spellEnd"/>
      <w:r w:rsidRPr="00767063">
        <w:t>. Other members present included</w:t>
      </w:r>
      <w:r w:rsidR="00D13FBB">
        <w:t xml:space="preserve">: </w:t>
      </w:r>
      <w:r w:rsidR="00D405B1">
        <w:t>T. Pollett, Deputy Mayor; R. Anstey,</w:t>
      </w:r>
      <w:r w:rsidRPr="00767063">
        <w:t xml:space="preserve"> </w:t>
      </w:r>
      <w:proofErr w:type="spellStart"/>
      <w:r w:rsidRPr="00767063">
        <w:t>Councillor</w:t>
      </w:r>
      <w:proofErr w:type="spellEnd"/>
      <w:r w:rsidRPr="00767063">
        <w:t>;</w:t>
      </w:r>
      <w:r>
        <w:t xml:space="preserve"> </w:t>
      </w:r>
      <w:r w:rsidR="001A4DB5">
        <w:t>O. Fudge</w:t>
      </w:r>
      <w:r w:rsidR="00D405B1">
        <w:t xml:space="preserve">, </w:t>
      </w:r>
      <w:proofErr w:type="spellStart"/>
      <w:r w:rsidR="00D405B1">
        <w:t>Councillor</w:t>
      </w:r>
      <w:proofErr w:type="spellEnd"/>
      <w:r w:rsidR="00D405B1">
        <w:t xml:space="preserve">; </w:t>
      </w:r>
      <w:r>
        <w:t>R. Locke, Development Director</w:t>
      </w:r>
      <w:r w:rsidR="00D405B1">
        <w:t>.</w:t>
      </w:r>
    </w:p>
    <w:p w:rsidR="00CF75E6" w:rsidRDefault="00CF75E6" w:rsidP="00CF75E6">
      <w:pPr>
        <w:rPr>
          <w:b/>
        </w:rPr>
      </w:pPr>
    </w:p>
    <w:p w:rsidR="00CF75E6" w:rsidRDefault="00CF75E6" w:rsidP="00CF75E6">
      <w:r>
        <w:t>The following items were discussed:</w:t>
      </w:r>
    </w:p>
    <w:p w:rsidR="00E3067C" w:rsidRDefault="00E3067C" w:rsidP="00CF75E6"/>
    <w:p w:rsidR="00B076E6" w:rsidRPr="00AE1C0F" w:rsidRDefault="00B076E6" w:rsidP="00B076E6">
      <w:r>
        <w:rPr>
          <w:b/>
          <w:sz w:val="28"/>
          <w:szCs w:val="28"/>
        </w:rPr>
        <w:t>Winterset in Summer Literary Festival</w:t>
      </w:r>
    </w:p>
    <w:p w:rsidR="00B076E6" w:rsidRDefault="00B076E6" w:rsidP="00B076E6">
      <w:pPr>
        <w:autoSpaceDE w:val="0"/>
        <w:autoSpaceDN w:val="0"/>
        <w:adjustRightInd w:val="0"/>
        <w:rPr>
          <w:b/>
          <w:sz w:val="28"/>
          <w:szCs w:val="28"/>
        </w:rPr>
      </w:pPr>
    </w:p>
    <w:p w:rsidR="00B076E6" w:rsidRDefault="00B076E6" w:rsidP="00B076E6">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reviewed a request for sponsorship of the opening event of the 2019 Winterset in Summer Literary Festival scheduled for August 8</w:t>
      </w:r>
      <w:r w:rsidRPr="005B7C46">
        <w:rPr>
          <w:rFonts w:ascii="Calibri" w:eastAsia="Times New Roman" w:hAnsi="Calibri" w:cs="Calibri"/>
          <w:color w:val="000000"/>
          <w:vertAlign w:val="superscript"/>
        </w:rPr>
        <w:t>th</w:t>
      </w:r>
      <w:r>
        <w:rPr>
          <w:rFonts w:ascii="Calibri" w:eastAsia="Times New Roman" w:hAnsi="Calibri" w:cs="Calibri"/>
          <w:color w:val="000000"/>
        </w:rPr>
        <w:t xml:space="preserve"> at the international lounge in the Gander Airport.  Themed “Flight”, the event</w:t>
      </w:r>
      <w:r w:rsidRPr="005819ED">
        <w:rPr>
          <w:rFonts w:ascii="Calibri" w:eastAsia="Times New Roman" w:hAnsi="Calibri" w:cs="Calibri"/>
          <w:color w:val="000000"/>
        </w:rPr>
        <w:t xml:space="preserve"> </w:t>
      </w:r>
      <w:r>
        <w:rPr>
          <w:rFonts w:ascii="Calibri" w:eastAsia="Times New Roman" w:hAnsi="Calibri" w:cs="Calibri"/>
          <w:color w:val="000000"/>
        </w:rPr>
        <w:t>recognizes the 100</w:t>
      </w:r>
      <w:r w:rsidRPr="00070286">
        <w:rPr>
          <w:rFonts w:ascii="Calibri" w:eastAsia="Times New Roman" w:hAnsi="Calibri" w:cs="Calibri"/>
          <w:color w:val="000000"/>
          <w:vertAlign w:val="superscript"/>
        </w:rPr>
        <w:t>th</w:t>
      </w:r>
      <w:r>
        <w:rPr>
          <w:rFonts w:ascii="Calibri" w:eastAsia="Times New Roman" w:hAnsi="Calibri" w:cs="Calibri"/>
          <w:color w:val="000000"/>
        </w:rPr>
        <w:t xml:space="preserve"> anniversary of </w:t>
      </w:r>
      <w:proofErr w:type="spellStart"/>
      <w:r>
        <w:rPr>
          <w:rFonts w:ascii="Calibri" w:eastAsia="Times New Roman" w:hAnsi="Calibri" w:cs="Calibri"/>
          <w:color w:val="000000"/>
        </w:rPr>
        <w:t>Alcock</w:t>
      </w:r>
      <w:proofErr w:type="spellEnd"/>
      <w:r>
        <w:rPr>
          <w:rFonts w:ascii="Calibri" w:eastAsia="Times New Roman" w:hAnsi="Calibri" w:cs="Calibri"/>
          <w:color w:val="000000"/>
        </w:rPr>
        <w:t xml:space="preserve"> &amp; Brown’s Trans-Atlantic flight as well as the significant impact aviation has had on the area.  </w:t>
      </w:r>
    </w:p>
    <w:p w:rsidR="00B076E6" w:rsidRDefault="00B076E6" w:rsidP="00B076E6">
      <w:pPr>
        <w:autoSpaceDE w:val="0"/>
        <w:autoSpaceDN w:val="0"/>
        <w:adjustRightInd w:val="0"/>
        <w:rPr>
          <w:rFonts w:ascii="Calibri" w:eastAsia="Times New Roman" w:hAnsi="Calibri" w:cs="Calibri"/>
          <w:color w:val="000000"/>
        </w:rPr>
      </w:pPr>
    </w:p>
    <w:p w:rsidR="00B076E6" w:rsidRPr="002B1551" w:rsidRDefault="00B076E6" w:rsidP="00B076E6">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organizers are requesting sponsorship in the amount of $2,500.00 in exchange for full recognition on all event marketing material; ten tickets to the opening event and two tickets to the remaining events taking place in Eastport. This is an exclusive offer to the Town of Gander; no</w:t>
      </w:r>
      <w:r w:rsidRPr="002B1551">
        <w:rPr>
          <w:rFonts w:ascii="Calibri" w:eastAsia="Times New Roman" w:hAnsi="Calibri" w:cs="Calibri"/>
          <w:color w:val="000000"/>
        </w:rPr>
        <w:t xml:space="preserve"> other municipalities will be contacted </w:t>
      </w:r>
      <w:r>
        <w:rPr>
          <w:rFonts w:ascii="Calibri" w:eastAsia="Times New Roman" w:hAnsi="Calibri" w:cs="Calibri"/>
          <w:color w:val="000000"/>
        </w:rPr>
        <w:t>to</w:t>
      </w:r>
      <w:r w:rsidRPr="002B1551">
        <w:rPr>
          <w:rFonts w:ascii="Calibri" w:eastAsia="Times New Roman" w:hAnsi="Calibri" w:cs="Calibri"/>
          <w:color w:val="000000"/>
        </w:rPr>
        <w:t xml:space="preserve"> sponsor </w:t>
      </w:r>
      <w:r>
        <w:rPr>
          <w:rFonts w:ascii="Calibri" w:eastAsia="Times New Roman" w:hAnsi="Calibri" w:cs="Calibri"/>
          <w:color w:val="000000"/>
        </w:rPr>
        <w:t xml:space="preserve">the opening </w:t>
      </w:r>
      <w:r w:rsidRPr="002B1551">
        <w:rPr>
          <w:rFonts w:ascii="Calibri" w:eastAsia="Times New Roman" w:hAnsi="Calibri" w:cs="Calibri"/>
          <w:color w:val="000000"/>
        </w:rPr>
        <w:t xml:space="preserve">event. </w:t>
      </w:r>
    </w:p>
    <w:p w:rsidR="00B076E6" w:rsidRDefault="00B076E6" w:rsidP="00B076E6">
      <w:pPr>
        <w:autoSpaceDE w:val="0"/>
        <w:autoSpaceDN w:val="0"/>
        <w:adjustRightInd w:val="0"/>
        <w:rPr>
          <w:rFonts w:ascii="Calibri" w:eastAsia="Times New Roman" w:hAnsi="Calibri" w:cs="Calibri"/>
          <w:color w:val="000000"/>
        </w:rPr>
      </w:pPr>
    </w:p>
    <w:p w:rsidR="00B076E6" w:rsidRDefault="00B076E6" w:rsidP="00B076E6">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While the Committee believes </w:t>
      </w:r>
      <w:r w:rsidR="00A67721">
        <w:rPr>
          <w:rFonts w:ascii="Calibri" w:eastAsia="Times New Roman" w:hAnsi="Calibri" w:cs="Calibri"/>
          <w:color w:val="000000"/>
        </w:rPr>
        <w:t xml:space="preserve">this </w:t>
      </w:r>
      <w:r>
        <w:rPr>
          <w:rFonts w:ascii="Calibri" w:eastAsia="Times New Roman" w:hAnsi="Calibri" w:cs="Calibri"/>
          <w:color w:val="000000"/>
        </w:rPr>
        <w:t xml:space="preserve">to be </w:t>
      </w:r>
      <w:r w:rsidR="00A67721">
        <w:rPr>
          <w:rFonts w:ascii="Calibri" w:eastAsia="Times New Roman" w:hAnsi="Calibri" w:cs="Calibri"/>
          <w:color w:val="000000"/>
        </w:rPr>
        <w:t xml:space="preserve">an </w:t>
      </w:r>
      <w:r>
        <w:rPr>
          <w:rFonts w:ascii="Calibri" w:eastAsia="Times New Roman" w:hAnsi="Calibri" w:cs="Calibri"/>
          <w:color w:val="000000"/>
        </w:rPr>
        <w:t>excellent event, Council is already dedicating resources towards the recognition of the 100</w:t>
      </w:r>
      <w:r w:rsidRPr="00070286">
        <w:rPr>
          <w:rFonts w:ascii="Calibri" w:eastAsia="Times New Roman" w:hAnsi="Calibri" w:cs="Calibri"/>
          <w:color w:val="000000"/>
          <w:vertAlign w:val="superscript"/>
        </w:rPr>
        <w:t>th</w:t>
      </w:r>
      <w:r>
        <w:rPr>
          <w:rFonts w:ascii="Calibri" w:eastAsia="Times New Roman" w:hAnsi="Calibri" w:cs="Calibri"/>
          <w:color w:val="000000"/>
        </w:rPr>
        <w:t xml:space="preserve"> anniversary of </w:t>
      </w:r>
      <w:proofErr w:type="spellStart"/>
      <w:r>
        <w:rPr>
          <w:rFonts w:ascii="Calibri" w:eastAsia="Times New Roman" w:hAnsi="Calibri" w:cs="Calibri"/>
          <w:color w:val="000000"/>
        </w:rPr>
        <w:t>Alcock</w:t>
      </w:r>
      <w:proofErr w:type="spellEnd"/>
      <w:r>
        <w:rPr>
          <w:rFonts w:ascii="Calibri" w:eastAsia="Times New Roman" w:hAnsi="Calibri" w:cs="Calibri"/>
          <w:color w:val="000000"/>
        </w:rPr>
        <w:t xml:space="preserve"> &amp; Brown’s Trans-Atlantic flight and must decline the request.</w:t>
      </w:r>
    </w:p>
    <w:p w:rsidR="00B076E6" w:rsidRDefault="00B076E6" w:rsidP="00B076E6">
      <w:pPr>
        <w:autoSpaceDE w:val="0"/>
        <w:autoSpaceDN w:val="0"/>
        <w:adjustRightInd w:val="0"/>
        <w:rPr>
          <w:rFonts w:ascii="Calibri" w:eastAsia="Times New Roman" w:hAnsi="Calibri" w:cs="Calibri"/>
          <w:color w:val="000000"/>
        </w:rPr>
      </w:pPr>
    </w:p>
    <w:p w:rsidR="00B076E6" w:rsidRDefault="00B076E6" w:rsidP="00B076E6">
      <w:pPr>
        <w:autoSpaceDE w:val="0"/>
        <w:autoSpaceDN w:val="0"/>
        <w:adjustRightInd w:val="0"/>
        <w:rPr>
          <w:rFonts w:ascii="Calibri" w:eastAsia="Times New Roman" w:hAnsi="Calibri" w:cs="Calibri"/>
          <w:color w:val="000000"/>
        </w:rPr>
      </w:pPr>
      <w:r>
        <w:rPr>
          <w:rFonts w:ascii="Calibri" w:eastAsia="Times New Roman" w:hAnsi="Calibri" w:cs="Calibri"/>
          <w:color w:val="000000"/>
        </w:rPr>
        <w:lastRenderedPageBreak/>
        <w:t xml:space="preserve">The Committee would like to wish festival organizers the best of luck with all events. </w:t>
      </w:r>
    </w:p>
    <w:p w:rsidR="00B076E6" w:rsidRDefault="00B076E6" w:rsidP="00B076E6">
      <w:pPr>
        <w:autoSpaceDE w:val="0"/>
        <w:autoSpaceDN w:val="0"/>
        <w:adjustRightInd w:val="0"/>
        <w:rPr>
          <w:rFonts w:ascii="Calibri" w:eastAsia="Times New Roman" w:hAnsi="Calibri" w:cs="Calibri"/>
          <w:color w:val="000000"/>
        </w:rPr>
      </w:pPr>
    </w:p>
    <w:p w:rsidR="00B076E6" w:rsidRPr="007C3C03" w:rsidRDefault="00A67721" w:rsidP="00B076E6">
      <w:pPr>
        <w:autoSpaceDE w:val="0"/>
        <w:autoSpaceDN w:val="0"/>
        <w:adjustRightInd w:val="0"/>
        <w:rPr>
          <w:rFonts w:ascii="Calibri" w:eastAsia="Times New Roman" w:hAnsi="Calibri" w:cs="Calibri"/>
          <w:color w:val="000000"/>
        </w:rPr>
      </w:pPr>
      <w:r w:rsidRPr="007C3C03">
        <w:rPr>
          <w:rFonts w:ascii="Calibri" w:eastAsia="Times New Roman" w:hAnsi="Calibri" w:cs="Calibri"/>
          <w:color w:val="000000"/>
        </w:rPr>
        <w:t>Deputy Mayor Pollett said she brought this to the attention of the Heritage Advisory Committee to see if it can do a joint event.  They will be in touch with them to see of an event sponsored by several groups could be hosted.</w:t>
      </w:r>
    </w:p>
    <w:p w:rsidR="00B076E6" w:rsidRPr="00AE7C8F" w:rsidRDefault="00B076E6" w:rsidP="00B076E6">
      <w:pPr>
        <w:autoSpaceDE w:val="0"/>
        <w:autoSpaceDN w:val="0"/>
        <w:adjustRightInd w:val="0"/>
        <w:rPr>
          <w:rFonts w:ascii="Calibri" w:eastAsia="Times New Roman" w:hAnsi="Calibri" w:cs="Calibri"/>
          <w:color w:val="000000"/>
        </w:rPr>
      </w:pPr>
    </w:p>
    <w:p w:rsidR="00B076E6" w:rsidRDefault="00B076E6" w:rsidP="00B076E6">
      <w:pPr>
        <w:autoSpaceDE w:val="0"/>
        <w:autoSpaceDN w:val="0"/>
        <w:adjustRightInd w:val="0"/>
        <w:rPr>
          <w:rFonts w:ascii="Calibri" w:eastAsia="Times New Roman" w:hAnsi="Calibri" w:cs="Calibri"/>
          <w:b/>
          <w:color w:val="000000"/>
          <w:sz w:val="28"/>
          <w:szCs w:val="28"/>
        </w:rPr>
      </w:pPr>
      <w:r>
        <w:rPr>
          <w:rFonts w:ascii="Calibri" w:eastAsia="Times New Roman" w:hAnsi="Calibri" w:cs="Calibri"/>
          <w:b/>
          <w:color w:val="000000"/>
          <w:sz w:val="28"/>
          <w:szCs w:val="28"/>
        </w:rPr>
        <w:t>College of the North Atlantic (CNA)-Gander Campus</w:t>
      </w:r>
    </w:p>
    <w:p w:rsidR="00B076E6" w:rsidRDefault="00B076E6" w:rsidP="00B076E6">
      <w:pPr>
        <w:autoSpaceDE w:val="0"/>
        <w:autoSpaceDN w:val="0"/>
        <w:adjustRightInd w:val="0"/>
        <w:rPr>
          <w:rFonts w:ascii="Calibri" w:eastAsia="Times New Roman" w:hAnsi="Calibri" w:cs="Calibri"/>
          <w:b/>
          <w:color w:val="000000"/>
          <w:sz w:val="28"/>
          <w:szCs w:val="28"/>
        </w:rPr>
      </w:pPr>
    </w:p>
    <w:p w:rsidR="00B076E6" w:rsidRDefault="00B076E6" w:rsidP="00B076E6">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reviewed correspondence from the President of the Student Representative Council representing the local campus of the College of the North Atlantic who are requesting a donation to support their Charity Christmas Raffle.  Proceeds from ticket sales will be given to the VOCM Happy Tree and the Gander &amp; Area SPCA.</w:t>
      </w:r>
    </w:p>
    <w:p w:rsidR="00B076E6" w:rsidRDefault="00B076E6" w:rsidP="00B076E6">
      <w:pPr>
        <w:autoSpaceDE w:val="0"/>
        <w:autoSpaceDN w:val="0"/>
        <w:adjustRightInd w:val="0"/>
        <w:rPr>
          <w:rFonts w:ascii="Calibri" w:eastAsia="Times New Roman" w:hAnsi="Calibri" w:cs="Calibri"/>
          <w:color w:val="000000"/>
        </w:rPr>
      </w:pPr>
    </w:p>
    <w:p w:rsidR="00B076E6" w:rsidRDefault="00B076E6" w:rsidP="00B076E6">
      <w:pPr>
        <w:autoSpaceDE w:val="0"/>
        <w:autoSpaceDN w:val="0"/>
        <w:adjustRightInd w:val="0"/>
        <w:rPr>
          <w:rFonts w:ascii="Calibri" w:eastAsia="Times New Roman" w:hAnsi="Calibri" w:cs="Calibri"/>
          <w:color w:val="000000"/>
        </w:rPr>
      </w:pPr>
      <w:r>
        <w:rPr>
          <w:rFonts w:ascii="Calibri" w:eastAsia="Times New Roman" w:hAnsi="Calibri" w:cs="Calibri"/>
          <w:color w:val="000000"/>
        </w:rPr>
        <w:t>Although the Committee feels that is a great initiative, they not recommending support of this donation request for the only reason that the benefactors of this raffle have already received a donation from the Town of Gander.</w:t>
      </w:r>
    </w:p>
    <w:p w:rsidR="00B076E6" w:rsidRDefault="00B076E6" w:rsidP="00B076E6">
      <w:pPr>
        <w:autoSpaceDE w:val="0"/>
        <w:autoSpaceDN w:val="0"/>
        <w:adjustRightInd w:val="0"/>
        <w:rPr>
          <w:rFonts w:ascii="Calibri" w:eastAsia="Times New Roman" w:hAnsi="Calibri" w:cs="Calibri"/>
          <w:color w:val="000000"/>
        </w:rPr>
      </w:pPr>
    </w:p>
    <w:p w:rsidR="00B076E6" w:rsidRDefault="00B076E6" w:rsidP="00B076E6">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would like to acknowledge and congratulate the students responsible for organizing this event. It certainly shows their commitment and drive to give back to the Community during this important time of year.</w:t>
      </w:r>
    </w:p>
    <w:p w:rsidR="00B076E6" w:rsidRDefault="00B076E6" w:rsidP="00B076E6">
      <w:pPr>
        <w:autoSpaceDE w:val="0"/>
        <w:autoSpaceDN w:val="0"/>
        <w:adjustRightInd w:val="0"/>
        <w:rPr>
          <w:rFonts w:ascii="Calibri" w:eastAsia="Times New Roman" w:hAnsi="Calibri" w:cs="Calibri"/>
          <w:color w:val="000000"/>
        </w:rPr>
      </w:pPr>
    </w:p>
    <w:p w:rsidR="00B076E6" w:rsidRDefault="00B076E6" w:rsidP="00B076E6">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t xml:space="preserve">HBB Application- 19 Curtiss Avenue  </w:t>
      </w:r>
      <w:r>
        <w:rPr>
          <w:rFonts w:ascii="Calibri" w:eastAsia="Times New Roman" w:hAnsi="Calibri" w:cs="Calibri"/>
          <w:color w:val="000000"/>
          <w:sz w:val="28"/>
          <w:szCs w:val="28"/>
        </w:rPr>
        <w:t xml:space="preserve">  </w:t>
      </w:r>
    </w:p>
    <w:p w:rsidR="00B076E6" w:rsidRDefault="00B076E6" w:rsidP="00B076E6">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r>
        <w:rPr>
          <w:rFonts w:ascii="Calibri" w:eastAsia="Times New Roman" w:hAnsi="Calibri" w:cs="Times New Roman"/>
          <w:color w:val="000000"/>
          <w:sz w:val="28"/>
          <w:szCs w:val="18"/>
        </w:rPr>
        <w:t xml:space="preserve">  </w:t>
      </w:r>
    </w:p>
    <w:p w:rsidR="00B076E6" w:rsidRDefault="00B076E6" w:rsidP="00B076E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19 Curtiss Avenue.     </w:t>
      </w:r>
    </w:p>
    <w:p w:rsidR="00B076E6" w:rsidRDefault="00B076E6" w:rsidP="00B076E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B076E6" w:rsidRDefault="00B076E6" w:rsidP="00B076E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application has been received from “Gander Locksmithing” to operate a home office for a locksmithing business.</w:t>
      </w:r>
    </w:p>
    <w:p w:rsidR="00B076E6" w:rsidRDefault="00B076E6" w:rsidP="00B076E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B076E6" w:rsidRDefault="00B076E6" w:rsidP="00B076E6">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no formal objections received by the deadline date of November 2</w:t>
      </w:r>
      <w:r w:rsidRPr="00D37C43">
        <w:rPr>
          <w:rFonts w:ascii="Calibri" w:eastAsia="Times New Roman" w:hAnsi="Calibri" w:cs="Times New Roman"/>
          <w:color w:val="000000"/>
          <w:szCs w:val="18"/>
          <w:vertAlign w:val="superscript"/>
        </w:rPr>
        <w:t>nd</w:t>
      </w:r>
      <w:r>
        <w:rPr>
          <w:rFonts w:ascii="Calibri" w:eastAsia="Times New Roman" w:hAnsi="Calibri" w:cs="Times New Roman"/>
          <w:color w:val="000000"/>
          <w:szCs w:val="18"/>
        </w:rPr>
        <w:t xml:space="preserve">, 2018 and it meets </w:t>
      </w:r>
      <w:proofErr w:type="gramStart"/>
      <w:r>
        <w:rPr>
          <w:rFonts w:ascii="Calibri" w:eastAsia="Times New Roman" w:hAnsi="Calibri" w:cs="Times New Roman"/>
          <w:color w:val="000000"/>
          <w:szCs w:val="18"/>
        </w:rPr>
        <w:t>all of</w:t>
      </w:r>
      <w:proofErr w:type="gramEnd"/>
      <w:r>
        <w:rPr>
          <w:rFonts w:ascii="Calibri" w:eastAsia="Times New Roman" w:hAnsi="Calibri" w:cs="Times New Roman"/>
          <w:color w:val="000000"/>
          <w:szCs w:val="18"/>
        </w:rPr>
        <w:t xml:space="preserve"> the Town of Gander’s Development Regulations.</w:t>
      </w:r>
      <w:r>
        <w:rPr>
          <w:rFonts w:ascii="Calibri" w:eastAsia="Times New Roman" w:hAnsi="Calibri" w:cs="Times New Roman"/>
          <w:color w:val="000000"/>
          <w:sz w:val="18"/>
          <w:szCs w:val="18"/>
        </w:rPr>
        <w:t xml:space="preserve"> </w:t>
      </w:r>
      <w:r>
        <w:rPr>
          <w:rFonts w:ascii="Calibri" w:eastAsia="Times New Roman" w:hAnsi="Calibri" w:cs="Times New Roman"/>
          <w:color w:val="000000"/>
          <w:szCs w:val="18"/>
        </w:rPr>
        <w:t xml:space="preserve">  </w:t>
      </w:r>
      <w:r>
        <w:rPr>
          <w:rFonts w:ascii="Calibri" w:eastAsia="Times New Roman" w:hAnsi="Calibri" w:cs="Times New Roman"/>
          <w:color w:val="000000"/>
          <w:sz w:val="18"/>
          <w:szCs w:val="18"/>
        </w:rPr>
        <w:t xml:space="preserve">  </w:t>
      </w:r>
    </w:p>
    <w:p w:rsidR="00A67721" w:rsidRDefault="00A67721" w:rsidP="00B076E6">
      <w:pPr>
        <w:autoSpaceDE w:val="0"/>
        <w:autoSpaceDN w:val="0"/>
        <w:adjustRightInd w:val="0"/>
        <w:rPr>
          <w:rFonts w:ascii="Calibri" w:eastAsia="Times New Roman" w:hAnsi="Calibri" w:cs="Times New Roman"/>
          <w:color w:val="000000"/>
          <w:sz w:val="18"/>
          <w:szCs w:val="18"/>
        </w:rPr>
      </w:pPr>
    </w:p>
    <w:p w:rsidR="00A67721" w:rsidRPr="00A67721" w:rsidRDefault="00A67721" w:rsidP="00B076E6">
      <w:pPr>
        <w:autoSpaceDE w:val="0"/>
        <w:autoSpaceDN w:val="0"/>
        <w:adjustRightInd w:val="0"/>
        <w:rPr>
          <w:rFonts w:ascii="Calibri" w:eastAsia="Times New Roman" w:hAnsi="Calibri" w:cs="Times New Roman"/>
          <w:b/>
          <w:color w:val="000000"/>
          <w:sz w:val="26"/>
          <w:szCs w:val="26"/>
        </w:rPr>
      </w:pPr>
      <w:r w:rsidRPr="00A67721">
        <w:rPr>
          <w:rFonts w:ascii="Calibri" w:eastAsia="Times New Roman" w:hAnsi="Calibri" w:cs="Times New Roman"/>
          <w:b/>
          <w:color w:val="000000"/>
          <w:sz w:val="26"/>
          <w:szCs w:val="26"/>
        </w:rPr>
        <w:t>Motion #18-300</w:t>
      </w:r>
    </w:p>
    <w:p w:rsidR="00A67721" w:rsidRPr="00A67721" w:rsidRDefault="00A67721" w:rsidP="00B076E6">
      <w:pPr>
        <w:autoSpaceDE w:val="0"/>
        <w:autoSpaceDN w:val="0"/>
        <w:adjustRightInd w:val="0"/>
        <w:rPr>
          <w:rFonts w:ascii="Calibri" w:eastAsia="Times New Roman" w:hAnsi="Calibri" w:cs="Times New Roman"/>
          <w:b/>
          <w:color w:val="000000"/>
          <w:sz w:val="26"/>
          <w:szCs w:val="26"/>
        </w:rPr>
      </w:pPr>
      <w:r w:rsidRPr="00A67721">
        <w:rPr>
          <w:rFonts w:ascii="Calibri" w:eastAsia="Times New Roman" w:hAnsi="Calibri" w:cs="Times New Roman"/>
          <w:b/>
          <w:color w:val="000000"/>
          <w:sz w:val="26"/>
          <w:szCs w:val="26"/>
        </w:rPr>
        <w:t>HBB Application – 19 Curtiss Avenue</w:t>
      </w:r>
    </w:p>
    <w:p w:rsidR="00B076E6" w:rsidRDefault="00B076E6" w:rsidP="00B076E6">
      <w:pPr>
        <w:autoSpaceDE w:val="0"/>
        <w:autoSpaceDN w:val="0"/>
        <w:adjustRightInd w:val="0"/>
        <w:rPr>
          <w:rFonts w:ascii="Segoe UI" w:eastAsia="Times New Roman" w:hAnsi="Segoe UI" w:cs="Times New Roman"/>
          <w:color w:val="000000"/>
          <w:sz w:val="18"/>
          <w:szCs w:val="18"/>
        </w:rPr>
      </w:pPr>
      <w:r>
        <w:rPr>
          <w:rFonts w:ascii="Segoe UI" w:eastAsia="Times New Roman" w:hAnsi="Segoe UI" w:cs="Times New Roman"/>
          <w:color w:val="000000"/>
          <w:sz w:val="18"/>
          <w:szCs w:val="18"/>
        </w:rPr>
        <w:t xml:space="preserve">  </w:t>
      </w:r>
    </w:p>
    <w:p w:rsidR="00A67721" w:rsidRDefault="00A67721" w:rsidP="00B076E6">
      <w:pPr>
        <w:autoSpaceDE w:val="0"/>
        <w:autoSpaceDN w:val="0"/>
        <w:adjustRightInd w:val="0"/>
        <w:rPr>
          <w:rFonts w:ascii="Calibri" w:eastAsia="Times New Roman" w:hAnsi="Calibri" w:cs="Times New Roman"/>
          <w:color w:val="000000"/>
          <w:szCs w:val="18"/>
        </w:rPr>
      </w:pPr>
      <w:r w:rsidRPr="00A67721">
        <w:rPr>
          <w:rFonts w:ascii="Calibri" w:eastAsia="Times New Roman" w:hAnsi="Calibri" w:cs="Times New Roman"/>
          <w:color w:val="000000"/>
          <w:szCs w:val="18"/>
        </w:rPr>
        <w:t xml:space="preserve">Moved by </w:t>
      </w:r>
      <w:proofErr w:type="spellStart"/>
      <w:r w:rsidRPr="00A67721">
        <w:rPr>
          <w:rFonts w:ascii="Calibri" w:eastAsia="Times New Roman" w:hAnsi="Calibri" w:cs="Times New Roman"/>
          <w:color w:val="000000"/>
          <w:szCs w:val="18"/>
        </w:rPr>
        <w:t>Councillor</w:t>
      </w:r>
      <w:proofErr w:type="spellEnd"/>
      <w:r w:rsidRPr="00A67721">
        <w:rPr>
          <w:rFonts w:ascii="Calibri" w:eastAsia="Times New Roman" w:hAnsi="Calibri" w:cs="Times New Roman"/>
          <w:color w:val="000000"/>
          <w:szCs w:val="18"/>
        </w:rPr>
        <w:t xml:space="preserve"> Brown and seconded by </w:t>
      </w:r>
      <w:proofErr w:type="spellStart"/>
      <w:r w:rsidRPr="00A67721">
        <w:rPr>
          <w:rFonts w:ascii="Calibri" w:eastAsia="Times New Roman" w:hAnsi="Calibri" w:cs="Times New Roman"/>
          <w:color w:val="000000"/>
          <w:szCs w:val="18"/>
        </w:rPr>
        <w:t>Councillor</w:t>
      </w:r>
      <w:proofErr w:type="spellEnd"/>
      <w:r w:rsidRPr="00A67721">
        <w:rPr>
          <w:rFonts w:ascii="Calibri" w:eastAsia="Times New Roman" w:hAnsi="Calibri" w:cs="Times New Roman"/>
          <w:color w:val="000000"/>
          <w:szCs w:val="18"/>
        </w:rPr>
        <w:t xml:space="preserve"> Dove</w:t>
      </w:r>
      <w:r w:rsidR="00B076E6">
        <w:rPr>
          <w:rFonts w:ascii="Calibri" w:eastAsia="Times New Roman" w:hAnsi="Calibri" w:cs="Times New Roman"/>
          <w:color w:val="000000"/>
          <w:szCs w:val="18"/>
        </w:rPr>
        <w:t xml:space="preserve"> that “Gander Locksmithing” be permitted to operate a home office for a locksmithing business from 19 Curtiss Avenue.    </w:t>
      </w:r>
    </w:p>
    <w:p w:rsidR="00A67721" w:rsidRDefault="00A67721" w:rsidP="00B076E6">
      <w:pPr>
        <w:autoSpaceDE w:val="0"/>
        <w:autoSpaceDN w:val="0"/>
        <w:adjustRightInd w:val="0"/>
        <w:rPr>
          <w:rFonts w:ascii="Calibri" w:eastAsia="Times New Roman" w:hAnsi="Calibri" w:cs="Times New Roman"/>
          <w:color w:val="000000"/>
          <w:szCs w:val="18"/>
        </w:rPr>
      </w:pPr>
    </w:p>
    <w:p w:rsidR="00A67721" w:rsidRDefault="00A67721" w:rsidP="00B076E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A67721" w:rsidRDefault="00A67721" w:rsidP="00B076E6">
      <w:pPr>
        <w:autoSpaceDE w:val="0"/>
        <w:autoSpaceDN w:val="0"/>
        <w:adjustRightInd w:val="0"/>
        <w:rPr>
          <w:rFonts w:ascii="Calibri" w:eastAsia="Times New Roman" w:hAnsi="Calibri" w:cs="Times New Roman"/>
          <w:color w:val="000000"/>
          <w:szCs w:val="18"/>
        </w:rPr>
      </w:pPr>
    </w:p>
    <w:p w:rsidR="00B076E6" w:rsidRDefault="00A67721" w:rsidP="00B076E6">
      <w:pPr>
        <w:autoSpaceDE w:val="0"/>
        <w:autoSpaceDN w:val="0"/>
        <w:adjustRightInd w:val="0"/>
        <w:rPr>
          <w:rFonts w:ascii="Calibri" w:eastAsia="Times New Roman" w:hAnsi="Calibri" w:cs="Times New Roman"/>
          <w:color w:val="000000"/>
          <w:szCs w:val="18"/>
        </w:rPr>
      </w:pPr>
      <w:r w:rsidRPr="00A67721">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r w:rsidR="00B076E6">
        <w:rPr>
          <w:rFonts w:ascii="Calibri" w:eastAsia="Times New Roman" w:hAnsi="Calibri" w:cs="Times New Roman"/>
          <w:color w:val="000000"/>
          <w:szCs w:val="18"/>
        </w:rPr>
        <w:t xml:space="preserve">  </w:t>
      </w:r>
    </w:p>
    <w:p w:rsidR="00B076E6" w:rsidRDefault="00B076E6" w:rsidP="00B076E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i/>
          <w:color w:val="000000"/>
          <w:szCs w:val="18"/>
        </w:rPr>
        <w:t xml:space="preserve"> </w:t>
      </w:r>
      <w:r>
        <w:rPr>
          <w:rFonts w:ascii="Calibri" w:eastAsia="Times New Roman" w:hAnsi="Calibri" w:cs="Times New Roman"/>
          <w:color w:val="000000"/>
          <w:szCs w:val="18"/>
        </w:rPr>
        <w:t xml:space="preserve">  </w:t>
      </w:r>
    </w:p>
    <w:p w:rsidR="00A67721" w:rsidRDefault="00A67721" w:rsidP="00B076E6">
      <w:pPr>
        <w:autoSpaceDE w:val="0"/>
        <w:autoSpaceDN w:val="0"/>
        <w:adjustRightInd w:val="0"/>
        <w:rPr>
          <w:rFonts w:ascii="Calibri" w:eastAsia="Times New Roman" w:hAnsi="Calibri" w:cs="Times New Roman"/>
          <w:color w:val="000000"/>
          <w:szCs w:val="18"/>
        </w:rPr>
      </w:pPr>
    </w:p>
    <w:p w:rsidR="00B076E6" w:rsidRDefault="00B076E6" w:rsidP="00B076E6">
      <w:pPr>
        <w:autoSpaceDE w:val="0"/>
        <w:autoSpaceDN w:val="0"/>
        <w:adjustRightInd w:val="0"/>
        <w:rPr>
          <w:rFonts w:ascii="Calibri" w:eastAsia="Times New Roman" w:hAnsi="Calibri" w:cs="Times New Roman"/>
          <w:b/>
          <w:color w:val="000000"/>
          <w:sz w:val="28"/>
          <w:szCs w:val="28"/>
        </w:rPr>
      </w:pPr>
      <w:r>
        <w:rPr>
          <w:rFonts w:ascii="Calibri" w:eastAsia="Times New Roman" w:hAnsi="Calibri" w:cs="Times New Roman"/>
          <w:b/>
          <w:color w:val="000000"/>
          <w:sz w:val="28"/>
          <w:szCs w:val="28"/>
        </w:rPr>
        <w:lastRenderedPageBreak/>
        <w:t>Variance Report: Ending September 30</w:t>
      </w:r>
      <w:r w:rsidRPr="00D37C43">
        <w:rPr>
          <w:rFonts w:ascii="Calibri" w:eastAsia="Times New Roman" w:hAnsi="Calibri" w:cs="Times New Roman"/>
          <w:b/>
          <w:color w:val="000000"/>
          <w:sz w:val="28"/>
          <w:szCs w:val="28"/>
          <w:vertAlign w:val="superscript"/>
        </w:rPr>
        <w:t>th</w:t>
      </w:r>
      <w:r>
        <w:rPr>
          <w:rFonts w:ascii="Calibri" w:eastAsia="Times New Roman" w:hAnsi="Calibri" w:cs="Times New Roman"/>
          <w:b/>
          <w:color w:val="000000"/>
          <w:sz w:val="28"/>
          <w:szCs w:val="28"/>
        </w:rPr>
        <w:t>, 2018</w:t>
      </w:r>
    </w:p>
    <w:p w:rsidR="00B076E6" w:rsidRDefault="00B076E6" w:rsidP="00B076E6">
      <w:pPr>
        <w:autoSpaceDE w:val="0"/>
        <w:autoSpaceDN w:val="0"/>
        <w:adjustRightInd w:val="0"/>
        <w:rPr>
          <w:rFonts w:ascii="Calibri" w:eastAsia="Times New Roman" w:hAnsi="Calibri" w:cs="Times New Roman"/>
          <w:b/>
          <w:color w:val="000000"/>
          <w:sz w:val="28"/>
          <w:szCs w:val="28"/>
        </w:rPr>
      </w:pPr>
    </w:p>
    <w:p w:rsidR="00B076E6" w:rsidRPr="00D37C43" w:rsidRDefault="00B076E6" w:rsidP="00B076E6">
      <w:pPr>
        <w:autoSpaceDE w:val="0"/>
        <w:autoSpaceDN w:val="0"/>
        <w:adjustRightInd w:val="0"/>
        <w:rPr>
          <w:rFonts w:ascii="Calibri" w:eastAsia="Times New Roman" w:hAnsi="Calibri" w:cs="Times New Roman"/>
          <w:color w:val="000000"/>
        </w:rPr>
      </w:pPr>
      <w:r>
        <w:rPr>
          <w:rFonts w:ascii="Calibri" w:hAnsi="Segoe UI" w:cs="Segoe UI"/>
          <w:color w:val="000000"/>
          <w:szCs w:val="18"/>
        </w:rPr>
        <w:t>The Committee reviewed the department</w:t>
      </w:r>
      <w:r>
        <w:rPr>
          <w:rFonts w:ascii="Calibri" w:hAnsi="Segoe UI" w:cs="Segoe UI"/>
          <w:color w:val="000000"/>
          <w:szCs w:val="18"/>
        </w:rPr>
        <w:t>’</w:t>
      </w:r>
      <w:r>
        <w:rPr>
          <w:rFonts w:ascii="Calibri" w:hAnsi="Segoe UI" w:cs="Segoe UI"/>
          <w:color w:val="000000"/>
          <w:szCs w:val="18"/>
        </w:rPr>
        <w:t>s variance report ending September 30</w:t>
      </w:r>
      <w:r w:rsidRPr="005049BF">
        <w:rPr>
          <w:rFonts w:ascii="Calibri" w:hAnsi="Segoe UI" w:cs="Segoe UI"/>
          <w:color w:val="000000"/>
          <w:szCs w:val="18"/>
          <w:vertAlign w:val="superscript"/>
        </w:rPr>
        <w:t>th</w:t>
      </w:r>
      <w:r>
        <w:rPr>
          <w:rFonts w:ascii="Calibri" w:hAnsi="Segoe UI" w:cs="Segoe UI"/>
          <w:color w:val="000000"/>
          <w:szCs w:val="18"/>
        </w:rPr>
        <w:t>, 2018.  The Department is showing a savings of $34,000.00; a result in a delay in hiring of the Tourism Development Officer and savings in business travel.  The Committee is pleased with the Department</w:t>
      </w:r>
      <w:r>
        <w:rPr>
          <w:rFonts w:ascii="Calibri" w:hAnsi="Segoe UI" w:cs="Segoe UI"/>
          <w:color w:val="000000"/>
          <w:szCs w:val="18"/>
        </w:rPr>
        <w:t>’</w:t>
      </w:r>
      <w:r>
        <w:rPr>
          <w:rFonts w:ascii="Calibri" w:hAnsi="Segoe UI" w:cs="Segoe UI"/>
          <w:color w:val="000000"/>
          <w:szCs w:val="18"/>
        </w:rPr>
        <w:t xml:space="preserve">s financial standing.  </w:t>
      </w:r>
      <w:r>
        <w:rPr>
          <w:rFonts w:ascii="Calibri" w:hAnsi="Segoe UI" w:cs="Segoe UI"/>
          <w:color w:val="000000"/>
          <w:sz w:val="18"/>
          <w:szCs w:val="18"/>
        </w:rPr>
        <w:t xml:space="preserve"> </w:t>
      </w:r>
    </w:p>
    <w:p w:rsidR="0081499B" w:rsidRDefault="0081499B" w:rsidP="0081499B"/>
    <w:p w:rsidR="00A67721" w:rsidRPr="00A67721" w:rsidRDefault="00A67721" w:rsidP="0081499B">
      <w:pPr>
        <w:rPr>
          <w:b/>
          <w:sz w:val="28"/>
          <w:szCs w:val="28"/>
        </w:rPr>
      </w:pPr>
      <w:r w:rsidRPr="00A67721">
        <w:rPr>
          <w:b/>
          <w:sz w:val="28"/>
          <w:szCs w:val="28"/>
        </w:rPr>
        <w:t xml:space="preserve">Art Procurement </w:t>
      </w:r>
    </w:p>
    <w:p w:rsidR="00A67721" w:rsidRDefault="00A67721" w:rsidP="0081499B"/>
    <w:p w:rsidR="00A8134C" w:rsidRPr="007C3C03" w:rsidRDefault="00A67721" w:rsidP="00A8134C">
      <w:pPr>
        <w:autoSpaceDE w:val="0"/>
        <w:autoSpaceDN w:val="0"/>
        <w:adjustRightInd w:val="0"/>
        <w:rPr>
          <w:rFonts w:cs="CenturyGothic"/>
          <w:color w:val="000000"/>
        </w:rPr>
      </w:pPr>
      <w:proofErr w:type="spellStart"/>
      <w:r w:rsidRPr="007C3C03">
        <w:t>Councillor</w:t>
      </w:r>
      <w:proofErr w:type="spellEnd"/>
      <w:r w:rsidRPr="007C3C03">
        <w:t xml:space="preserve"> Brown</w:t>
      </w:r>
      <w:r w:rsidR="00A8134C" w:rsidRPr="007C3C03">
        <w:t xml:space="preserve"> stated t</w:t>
      </w:r>
      <w:r w:rsidR="00A8134C" w:rsidRPr="007C3C03">
        <w:rPr>
          <w:rFonts w:cs="CenturyGothic"/>
          <w:color w:val="000000"/>
        </w:rPr>
        <w:t>he Town of Gander’s Art Procurement Program invites submissions of 2- and 3-dimensional artwork for the 2018 program.</w:t>
      </w:r>
    </w:p>
    <w:p w:rsidR="00A67721" w:rsidRPr="007C3C03" w:rsidRDefault="00A67721" w:rsidP="0081499B"/>
    <w:p w:rsidR="00A8134C" w:rsidRPr="007C3C03" w:rsidRDefault="00A8134C" w:rsidP="00A8134C">
      <w:pPr>
        <w:autoSpaceDE w:val="0"/>
        <w:autoSpaceDN w:val="0"/>
        <w:adjustRightInd w:val="0"/>
        <w:rPr>
          <w:rFonts w:cs="CenturyGothic"/>
          <w:color w:val="000000"/>
        </w:rPr>
      </w:pPr>
      <w:r w:rsidRPr="007C3C03">
        <w:rPr>
          <w:rFonts w:cs="CenturyGothic"/>
          <w:color w:val="000000"/>
        </w:rPr>
        <w:t>Artworks will be received at the Town Hall from 8:30 a.m. Monday, December 10 until 4:30 p.m. Friday, December 14, 2018. The artworks will be displayed in the Town Hall until adjudication and selection of artworks in the New Year.  The selected artworks will be announced at the Council Meeting on January 16, 2019.  All selected items and artists will be duly recognized.</w:t>
      </w:r>
    </w:p>
    <w:p w:rsidR="00A67721" w:rsidRPr="003904BE" w:rsidRDefault="00A67721" w:rsidP="0081499B"/>
    <w:p w:rsidR="00B02623" w:rsidRDefault="00FE0CD9"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D2495F">
        <w:t>Anstey</w:t>
      </w:r>
      <w:r w:rsidR="006A57BE">
        <w:t>.</w:t>
      </w:r>
    </w:p>
    <w:p w:rsidR="00291673" w:rsidRDefault="00291673" w:rsidP="00B02623"/>
    <w:p w:rsidR="0079755C" w:rsidRDefault="00B02623" w:rsidP="00B02623">
      <w:r w:rsidRPr="00404530">
        <w:t>The Engineering, Planning &amp; Control</w:t>
      </w:r>
      <w:r w:rsidR="00052CC5" w:rsidRPr="00404530">
        <w:t xml:space="preserve">s Committee meeting was held on </w:t>
      </w:r>
      <w:r w:rsidR="00DB654C">
        <w:t xml:space="preserve">November </w:t>
      </w:r>
      <w:r w:rsidR="00A8134C">
        <w:t>22,</w:t>
      </w:r>
      <w:r w:rsidR="008D3760" w:rsidRPr="00404530">
        <w:t xml:space="preserve"> 2018</w:t>
      </w:r>
      <w:r w:rsidRPr="00404530">
        <w:t>.  The meeting was chaired by</w:t>
      </w:r>
      <w:r w:rsidR="00025375" w:rsidRPr="00404530">
        <w:t xml:space="preserve"> </w:t>
      </w:r>
      <w:r w:rsidR="00BA08E5">
        <w:t>R. Anstey</w:t>
      </w:r>
      <w:r w:rsidR="00EA68D6">
        <w:t>,</w:t>
      </w:r>
      <w:r w:rsidR="00311EF3" w:rsidRPr="00404530">
        <w:t xml:space="preserve"> </w:t>
      </w:r>
      <w:proofErr w:type="spellStart"/>
      <w:r w:rsidR="00311EF3" w:rsidRPr="00404530">
        <w:t>Councillor</w:t>
      </w:r>
      <w:proofErr w:type="spellEnd"/>
      <w:r w:rsidRPr="00404530">
        <w:t>. Other members present included:</w:t>
      </w:r>
      <w:r w:rsidR="00F510A7">
        <w:t xml:space="preserve"> </w:t>
      </w:r>
      <w:r w:rsidR="00DB654C">
        <w:t xml:space="preserve">P. Woodford, </w:t>
      </w:r>
      <w:proofErr w:type="spellStart"/>
      <w:r w:rsidR="00DB654C">
        <w:t>Councillor</w:t>
      </w:r>
      <w:proofErr w:type="spellEnd"/>
      <w:r w:rsidR="00DB654C">
        <w:t xml:space="preserve">; O. Fudge, </w:t>
      </w:r>
      <w:proofErr w:type="spellStart"/>
      <w:r w:rsidR="00DB654C">
        <w:t>Councillor</w:t>
      </w:r>
      <w:proofErr w:type="spellEnd"/>
      <w:r w:rsidR="00DB654C">
        <w:t xml:space="preserve">; </w:t>
      </w:r>
      <w:r w:rsidR="00EC0281">
        <w:t xml:space="preserve">G. Brown, </w:t>
      </w:r>
      <w:proofErr w:type="spellStart"/>
      <w:r w:rsidR="00EC0281">
        <w:t>Councillor</w:t>
      </w:r>
      <w:proofErr w:type="spellEnd"/>
      <w:r w:rsidR="00EA68D6">
        <w:t>;</w:t>
      </w:r>
      <w:r w:rsidR="00DD3D77">
        <w:t xml:space="preserve"> </w:t>
      </w:r>
      <w:r w:rsidR="006A57BE">
        <w:t>J. Blackwood</w:t>
      </w:r>
      <w:r w:rsidR="002017C0" w:rsidRPr="00404530">
        <w:t xml:space="preserve">, </w:t>
      </w:r>
      <w:r w:rsidR="007A5360" w:rsidRPr="00404530">
        <w:t xml:space="preserve">Director </w:t>
      </w:r>
      <w:r w:rsidR="0079755C" w:rsidRPr="00404530">
        <w:t xml:space="preserve">of </w:t>
      </w:r>
      <w:r w:rsidR="00B66EE6" w:rsidRPr="00404530">
        <w:t>Engine</w:t>
      </w:r>
      <w:r w:rsidR="007A5360" w:rsidRPr="00404530">
        <w:t>ering</w:t>
      </w:r>
      <w:r w:rsidR="008D3760" w:rsidRPr="00404530">
        <w:t>;</w:t>
      </w:r>
      <w:r w:rsidR="00607CA5" w:rsidRPr="00404530">
        <w:t xml:space="preserve"> </w:t>
      </w:r>
      <w:r w:rsidR="0091120F">
        <w:t>J. Hillier</w:t>
      </w:r>
      <w:r w:rsidR="00311EF3" w:rsidRPr="00404530">
        <w:t xml:space="preserve">, </w:t>
      </w:r>
      <w:r w:rsidR="00DB654C">
        <w:t>Administrative Assistant; G. Regular, Supervisor of Technical Services</w:t>
      </w:r>
      <w:r w:rsidR="00A8134C">
        <w:t>.</w:t>
      </w:r>
    </w:p>
    <w:p w:rsidR="00A8134C" w:rsidRDefault="00A8134C" w:rsidP="00AB0EE7"/>
    <w:p w:rsidR="00AB0EE7" w:rsidRDefault="00AB0EE7" w:rsidP="00AB0EE7">
      <w:r>
        <w:t>The following items were discussed:</w:t>
      </w:r>
    </w:p>
    <w:p w:rsidR="00E218DF" w:rsidRDefault="00E218DF" w:rsidP="00AB0EE7"/>
    <w:p w:rsidR="00A8134C" w:rsidRDefault="00A8134C" w:rsidP="00A8134C">
      <w:pPr>
        <w:rPr>
          <w:b/>
          <w:sz w:val="28"/>
          <w:szCs w:val="28"/>
        </w:rPr>
      </w:pPr>
      <w:r>
        <w:rPr>
          <w:b/>
          <w:sz w:val="28"/>
          <w:szCs w:val="28"/>
        </w:rPr>
        <w:t>Discretionary Notice – 10 Magee Road</w:t>
      </w:r>
    </w:p>
    <w:p w:rsidR="00A8134C" w:rsidRPr="00070DCC" w:rsidRDefault="00A8134C" w:rsidP="00A8134C">
      <w:pPr>
        <w:ind w:firstLine="5040"/>
        <w:rPr>
          <w:rFonts w:cs="Times New Roman"/>
          <w:lang w:val="en-GB"/>
        </w:rPr>
      </w:pPr>
    </w:p>
    <w:p w:rsidR="00A8134C" w:rsidRDefault="00A8134C" w:rsidP="00A8134C">
      <w:pPr>
        <w:rPr>
          <w:rFonts w:cs="Times New Roman"/>
          <w:lang w:val="en-GB"/>
        </w:rPr>
      </w:pPr>
      <w:r w:rsidRPr="00070DCC">
        <w:rPr>
          <w:rFonts w:cs="Times New Roman"/>
          <w:lang w:val="en-GB"/>
        </w:rPr>
        <w:t xml:space="preserve">Notice is hereby given that the Town Council of Gander has received an application </w:t>
      </w:r>
      <w:r>
        <w:rPr>
          <w:rFonts w:cs="Times New Roman"/>
          <w:lang w:val="en-GB"/>
        </w:rPr>
        <w:t>from the SPCA t</w:t>
      </w:r>
      <w:r w:rsidRPr="00070DCC">
        <w:rPr>
          <w:rFonts w:cs="Times New Roman"/>
          <w:lang w:val="en-GB"/>
        </w:rPr>
        <w:t xml:space="preserve">o </w:t>
      </w:r>
      <w:r>
        <w:rPr>
          <w:rFonts w:cs="Times New Roman"/>
          <w:lang w:val="en-GB"/>
        </w:rPr>
        <w:t>operate their shelter from the above noted property.</w:t>
      </w:r>
    </w:p>
    <w:p w:rsidR="00A8134C" w:rsidRDefault="00A8134C" w:rsidP="00A8134C">
      <w:pPr>
        <w:rPr>
          <w:rFonts w:cs="Times New Roman"/>
          <w:lang w:val="en-GB"/>
        </w:rPr>
      </w:pPr>
    </w:p>
    <w:p w:rsidR="00A8134C" w:rsidRDefault="00A8134C" w:rsidP="00A8134C">
      <w:pPr>
        <w:rPr>
          <w:rFonts w:ascii="Calibri" w:hAnsi="Calibri"/>
          <w:lang w:val="en-GB"/>
        </w:rPr>
      </w:pPr>
      <w:r w:rsidRPr="00070DCC">
        <w:rPr>
          <w:rFonts w:cs="Times New Roman"/>
          <w:lang w:val="en-GB"/>
        </w:rPr>
        <w:t xml:space="preserve">It is noted that this area is zoned </w:t>
      </w:r>
      <w:r>
        <w:rPr>
          <w:rFonts w:cs="Times New Roman"/>
          <w:b/>
          <w:i/>
          <w:u w:val="single"/>
          <w:lang w:val="en-GB"/>
        </w:rPr>
        <w:t>Commercial General</w:t>
      </w:r>
      <w:r>
        <w:rPr>
          <w:rFonts w:cs="Times New Roman"/>
          <w:b/>
          <w:lang w:val="en-GB"/>
        </w:rPr>
        <w:t xml:space="preserve"> </w:t>
      </w:r>
      <w:r>
        <w:rPr>
          <w:rFonts w:cs="Times New Roman"/>
          <w:lang w:val="en-GB"/>
        </w:rPr>
        <w:t xml:space="preserve">and </w:t>
      </w:r>
      <w:r>
        <w:rPr>
          <w:rFonts w:ascii="Calibri" w:hAnsi="Calibri"/>
          <w:b/>
          <w:i/>
          <w:u w:val="single"/>
          <w:lang w:val="en-GB"/>
        </w:rPr>
        <w:t>Animal</w:t>
      </w:r>
      <w:r>
        <w:rPr>
          <w:rFonts w:ascii="Calibri" w:hAnsi="Calibri"/>
          <w:lang w:val="en-GB"/>
        </w:rPr>
        <w:t xml:space="preserve"> uses are permitted as a</w:t>
      </w:r>
      <w:r w:rsidRPr="00070DCC">
        <w:rPr>
          <w:rFonts w:ascii="Calibri" w:hAnsi="Calibri"/>
          <w:lang w:val="en-GB"/>
        </w:rPr>
        <w:t xml:space="preserve"> Discretionary Use under the Town of Gander Development Regulations</w:t>
      </w:r>
      <w:r>
        <w:rPr>
          <w:rFonts w:ascii="Calibri" w:hAnsi="Calibri"/>
          <w:lang w:val="en-GB"/>
        </w:rPr>
        <w:t>.</w:t>
      </w:r>
    </w:p>
    <w:p w:rsidR="00A8134C" w:rsidRDefault="00A8134C" w:rsidP="00A8134C">
      <w:pPr>
        <w:rPr>
          <w:rFonts w:ascii="Calibri" w:hAnsi="Calibri"/>
          <w:lang w:val="en-GB"/>
        </w:rPr>
      </w:pPr>
    </w:p>
    <w:p w:rsidR="00A8134C" w:rsidRDefault="00A8134C" w:rsidP="00A8134C">
      <w:pPr>
        <w:rPr>
          <w:rFonts w:ascii="Calibri" w:hAnsi="Calibri"/>
          <w:lang w:val="en-GB"/>
        </w:rPr>
      </w:pPr>
      <w:r>
        <w:rPr>
          <w:rFonts w:ascii="Calibri" w:hAnsi="Calibri"/>
          <w:lang w:val="en-GB"/>
        </w:rPr>
        <w:t xml:space="preserve">The Director of Engineering advised that no objections have been received prior to the advertised deadline. </w:t>
      </w:r>
    </w:p>
    <w:p w:rsidR="00A8134C" w:rsidRDefault="00A8134C" w:rsidP="00A8134C">
      <w:pPr>
        <w:rPr>
          <w:rFonts w:ascii="Calibri" w:hAnsi="Calibri"/>
          <w:lang w:val="en-GB"/>
        </w:rPr>
      </w:pPr>
    </w:p>
    <w:p w:rsidR="00A8134C" w:rsidRDefault="00A8134C" w:rsidP="00A8134C">
      <w:pPr>
        <w:rPr>
          <w:rFonts w:ascii="Calibri" w:hAnsi="Calibri"/>
          <w:lang w:val="en-GB"/>
        </w:rPr>
      </w:pPr>
    </w:p>
    <w:p w:rsidR="00A8134C" w:rsidRDefault="00A8134C" w:rsidP="00A8134C">
      <w:pPr>
        <w:rPr>
          <w:rFonts w:ascii="Calibri" w:hAnsi="Calibri"/>
          <w:lang w:val="en-GB"/>
        </w:rPr>
      </w:pPr>
    </w:p>
    <w:p w:rsidR="00A8134C" w:rsidRPr="00A8134C" w:rsidRDefault="00A8134C" w:rsidP="00A8134C">
      <w:pPr>
        <w:rPr>
          <w:rFonts w:ascii="Calibri" w:hAnsi="Calibri"/>
          <w:b/>
          <w:sz w:val="26"/>
          <w:szCs w:val="26"/>
          <w:lang w:val="en-GB"/>
        </w:rPr>
      </w:pPr>
      <w:r w:rsidRPr="00A8134C">
        <w:rPr>
          <w:rFonts w:ascii="Calibri" w:hAnsi="Calibri"/>
          <w:b/>
          <w:sz w:val="26"/>
          <w:szCs w:val="26"/>
          <w:lang w:val="en-GB"/>
        </w:rPr>
        <w:lastRenderedPageBreak/>
        <w:t>Motion #18-301</w:t>
      </w:r>
    </w:p>
    <w:p w:rsidR="00A8134C" w:rsidRPr="00A8134C" w:rsidRDefault="00A8134C" w:rsidP="00A8134C">
      <w:pPr>
        <w:rPr>
          <w:rFonts w:ascii="Calibri" w:hAnsi="Calibri"/>
          <w:b/>
          <w:sz w:val="26"/>
          <w:szCs w:val="26"/>
          <w:lang w:val="en-GB"/>
        </w:rPr>
      </w:pPr>
      <w:r w:rsidRPr="00A8134C">
        <w:rPr>
          <w:rFonts w:ascii="Calibri" w:hAnsi="Calibri"/>
          <w:b/>
          <w:sz w:val="26"/>
          <w:szCs w:val="26"/>
          <w:lang w:val="en-GB"/>
        </w:rPr>
        <w:t>Discretionary Notice – 10 Magee Road</w:t>
      </w:r>
    </w:p>
    <w:p w:rsidR="00A8134C" w:rsidRDefault="00A8134C" w:rsidP="00A8134C">
      <w:pPr>
        <w:rPr>
          <w:rFonts w:ascii="Calibri" w:hAnsi="Calibri"/>
          <w:lang w:val="en-GB"/>
        </w:rPr>
      </w:pPr>
    </w:p>
    <w:p w:rsidR="00A8134C" w:rsidRDefault="00A8134C" w:rsidP="00A8134C">
      <w:pPr>
        <w:rPr>
          <w:rFonts w:ascii="Calibri" w:hAnsi="Calibri"/>
          <w:lang w:val="en-GB"/>
        </w:rPr>
      </w:pPr>
      <w:r>
        <w:rPr>
          <w:rFonts w:ascii="Calibri" w:hAnsi="Calibri"/>
          <w:lang w:val="en-GB"/>
        </w:rPr>
        <w:t>Moved by Councillor Anstey and seconded by Deputy Mayor Pollett that the discretionary use application made by the Gander and Area SPCA for 10 Magee Road be approved as presented.</w:t>
      </w:r>
    </w:p>
    <w:p w:rsidR="00A8134C" w:rsidRDefault="00A8134C" w:rsidP="00A8134C">
      <w:pPr>
        <w:rPr>
          <w:rFonts w:cs="Times New Roman"/>
          <w:lang w:val="en-GB"/>
        </w:rPr>
      </w:pPr>
    </w:p>
    <w:p w:rsidR="00A8134C" w:rsidRDefault="00A8134C" w:rsidP="00A8134C">
      <w:pPr>
        <w:rPr>
          <w:rFonts w:cs="Times New Roman"/>
          <w:lang w:val="en-GB"/>
        </w:rPr>
      </w:pPr>
      <w:r>
        <w:rPr>
          <w:rFonts w:cs="Times New Roman"/>
          <w:lang w:val="en-GB"/>
        </w:rPr>
        <w:tab/>
      </w:r>
      <w:r>
        <w:rPr>
          <w:rFonts w:cs="Times New Roman"/>
          <w:lang w:val="en-GB"/>
        </w:rPr>
        <w:tab/>
        <w:t>In Favour:</w:t>
      </w:r>
      <w:r>
        <w:rPr>
          <w:rFonts w:cs="Times New Roman"/>
          <w:lang w:val="en-GB"/>
        </w:rPr>
        <w:tab/>
        <w:t>6</w:t>
      </w:r>
      <w:r>
        <w:rPr>
          <w:rFonts w:cs="Times New Roman"/>
          <w:lang w:val="en-GB"/>
        </w:rPr>
        <w:tab/>
        <w:t>Opposing:</w:t>
      </w:r>
      <w:r>
        <w:rPr>
          <w:rFonts w:cs="Times New Roman"/>
          <w:lang w:val="en-GB"/>
        </w:rPr>
        <w:tab/>
        <w:t>0</w:t>
      </w:r>
    </w:p>
    <w:p w:rsidR="00A8134C" w:rsidRDefault="00A8134C" w:rsidP="00A8134C">
      <w:pPr>
        <w:rPr>
          <w:rFonts w:cs="Times New Roman"/>
          <w:lang w:val="en-GB"/>
        </w:rPr>
      </w:pPr>
    </w:p>
    <w:p w:rsidR="00A8134C" w:rsidRPr="00FB188F" w:rsidRDefault="00A8134C" w:rsidP="00A8134C">
      <w:pPr>
        <w:rPr>
          <w:rFonts w:cs="Times New Roman"/>
          <w:lang w:val="en-GB"/>
        </w:rPr>
      </w:pPr>
      <w:r w:rsidRPr="00A8134C">
        <w:rPr>
          <w:rFonts w:cs="Times New Roman"/>
          <w:b/>
          <w:lang w:val="en-GB"/>
        </w:rPr>
        <w:t>Decision:</w:t>
      </w:r>
      <w:r>
        <w:rPr>
          <w:rFonts w:cs="Times New Roman"/>
          <w:lang w:val="en-GB"/>
        </w:rPr>
        <w:tab/>
        <w:t>Motion carried.</w:t>
      </w:r>
    </w:p>
    <w:p w:rsidR="00A8134C" w:rsidRDefault="00A8134C" w:rsidP="00A8134C">
      <w:pPr>
        <w:rPr>
          <w:b/>
          <w:sz w:val="28"/>
          <w:szCs w:val="28"/>
        </w:rPr>
      </w:pPr>
    </w:p>
    <w:p w:rsidR="00A8134C" w:rsidRDefault="00A8134C" w:rsidP="00A8134C">
      <w:pPr>
        <w:rPr>
          <w:b/>
          <w:sz w:val="28"/>
          <w:szCs w:val="28"/>
        </w:rPr>
      </w:pPr>
      <w:r>
        <w:rPr>
          <w:b/>
          <w:sz w:val="28"/>
          <w:szCs w:val="28"/>
        </w:rPr>
        <w:t>Cooper Boulevard Pedestrian Crossing Study</w:t>
      </w:r>
    </w:p>
    <w:p w:rsidR="00A8134C" w:rsidRDefault="00A8134C" w:rsidP="00A8134C">
      <w:pPr>
        <w:rPr>
          <w:b/>
          <w:sz w:val="28"/>
          <w:szCs w:val="28"/>
        </w:rPr>
      </w:pPr>
    </w:p>
    <w:p w:rsidR="00A8134C" w:rsidRDefault="00A8134C" w:rsidP="00A8134C">
      <w:r>
        <w:t>Last Spring, Council requested an evaluation of pedestrian crossing conditions along Cooper Boulevard at the intersections of Cooper Boulevard/Raynham Avenue and Cooper Boulevard/Memorial Drive to inquire if any improvements were needed at these intersections.</w:t>
      </w:r>
    </w:p>
    <w:p w:rsidR="00A8134C" w:rsidRDefault="00A8134C" w:rsidP="00A8134C"/>
    <w:p w:rsidR="00A8134C" w:rsidRDefault="00A8134C" w:rsidP="00A8134C">
      <w:r>
        <w:t>The Town engaged Crandall Engineering Ltd. to complete this study and make recommendations to improve safety at these intersections.</w:t>
      </w:r>
    </w:p>
    <w:p w:rsidR="00A8134C" w:rsidRDefault="00A8134C" w:rsidP="00A8134C"/>
    <w:p w:rsidR="00A8134C" w:rsidRDefault="00A8134C" w:rsidP="00A8134C">
      <w:r>
        <w:t>The Director advised that the study has been received and Crandall Engineering Ltd. has concluded the following:</w:t>
      </w:r>
    </w:p>
    <w:p w:rsidR="00A8134C" w:rsidRDefault="00A8134C" w:rsidP="00A8134C"/>
    <w:p w:rsidR="00A8134C" w:rsidRDefault="00A8134C" w:rsidP="00A8134C">
      <w:pPr>
        <w:pStyle w:val="ListParagraph"/>
        <w:numPr>
          <w:ilvl w:val="0"/>
          <w:numId w:val="26"/>
        </w:numPr>
      </w:pPr>
      <w:r>
        <w:t xml:space="preserve">There are no major deficiencies and traffic continues to operate at a good level. However, to improve pedestrian safety and comfort at the </w:t>
      </w:r>
      <w:r w:rsidRPr="00EB026E">
        <w:rPr>
          <w:b/>
          <w:i/>
        </w:rPr>
        <w:t>Cooper Boulevard/Raynham</w:t>
      </w:r>
      <w:r>
        <w:t xml:space="preserve"> </w:t>
      </w:r>
      <w:r w:rsidRPr="00EB026E">
        <w:rPr>
          <w:b/>
          <w:i/>
        </w:rPr>
        <w:t xml:space="preserve">Avenue </w:t>
      </w:r>
      <w:r w:rsidRPr="00EB026E">
        <w:t>intersection,</w:t>
      </w:r>
      <w:r>
        <w:t xml:space="preserve"> it was recommended to use zebra markings at the crosswalk to enhance visibility. </w:t>
      </w:r>
    </w:p>
    <w:p w:rsidR="00A8134C" w:rsidRDefault="00A8134C" w:rsidP="00A8134C">
      <w:pPr>
        <w:pStyle w:val="ListParagraph"/>
        <w:numPr>
          <w:ilvl w:val="0"/>
          <w:numId w:val="26"/>
        </w:numPr>
      </w:pPr>
      <w:r>
        <w:t>Install a concrete island at the northeast channel to provide more protection for pedestrians and extend the sidewalk with ramps to the crosswalk on both side street approaches.</w:t>
      </w:r>
    </w:p>
    <w:p w:rsidR="00A8134C" w:rsidRDefault="00A8134C" w:rsidP="00A8134C">
      <w:pPr>
        <w:pStyle w:val="ListParagraph"/>
        <w:numPr>
          <w:ilvl w:val="0"/>
          <w:numId w:val="26"/>
        </w:numPr>
      </w:pPr>
      <w:r>
        <w:t xml:space="preserve">Pedestrian demand crossing at the </w:t>
      </w:r>
      <w:bookmarkStart w:id="0" w:name="_Hlk531008840"/>
      <w:r w:rsidRPr="00EB026E">
        <w:rPr>
          <w:b/>
          <w:i/>
        </w:rPr>
        <w:t>Cooper Boulevard/Memorial Drive</w:t>
      </w:r>
      <w:bookmarkEnd w:id="0"/>
      <w:r>
        <w:t xml:space="preserve"> intersection is currently very low. Should future development to the east generate crossing demands, a crosswalk should be considered with an RRFB being the most appropriate crossing. If a traffic signal becomes warranted, pedestrian crossings and pedestrian signals could be installed on all four legs.</w:t>
      </w:r>
    </w:p>
    <w:p w:rsidR="00A8134C" w:rsidRDefault="00A8134C" w:rsidP="00A8134C">
      <w:pPr>
        <w:pStyle w:val="ListParagraph"/>
        <w:numPr>
          <w:ilvl w:val="0"/>
          <w:numId w:val="26"/>
        </w:numPr>
      </w:pPr>
      <w:r>
        <w:t xml:space="preserve">In the future as </w:t>
      </w:r>
      <w:r w:rsidRPr="00EB026E">
        <w:rPr>
          <w:b/>
          <w:i/>
        </w:rPr>
        <w:t>Penney Avenue</w:t>
      </w:r>
      <w:r>
        <w:t xml:space="preserve"> is extended to </w:t>
      </w:r>
      <w:r w:rsidRPr="00EB026E">
        <w:rPr>
          <w:b/>
          <w:i/>
        </w:rPr>
        <w:t>Cooper Boulevard</w:t>
      </w:r>
      <w:r>
        <w:t>, it is recommended that the crosswalk be located on the north side of the intersection and feature RRFB components.</w:t>
      </w:r>
    </w:p>
    <w:p w:rsidR="00A8134C" w:rsidRDefault="00A8134C" w:rsidP="00A8134C"/>
    <w:p w:rsidR="00A8134C" w:rsidRDefault="00A8134C" w:rsidP="00A8134C">
      <w:r w:rsidRPr="004E55F1">
        <w:t xml:space="preserve">Traffic signals were not found to be warranted at either </w:t>
      </w:r>
      <w:r>
        <w:t xml:space="preserve">of the two studied intersections within the 5-year analysis period.  If development proceeds as expected in this area of Town it is projected that the </w:t>
      </w:r>
      <w:r w:rsidRPr="00EB026E">
        <w:rPr>
          <w:b/>
          <w:i/>
        </w:rPr>
        <w:t>Cooper Boulevard/Memorial Drive</w:t>
      </w:r>
      <w:r>
        <w:rPr>
          <w:b/>
          <w:i/>
        </w:rPr>
        <w:t xml:space="preserve"> </w:t>
      </w:r>
      <w:r>
        <w:t>intersection would likely show rational for Traffic signals by the year 2023.</w:t>
      </w:r>
    </w:p>
    <w:p w:rsidR="00A8134C" w:rsidRDefault="00A8134C" w:rsidP="00A8134C">
      <w:pPr>
        <w:rPr>
          <w:b/>
          <w:sz w:val="28"/>
          <w:szCs w:val="28"/>
        </w:rPr>
      </w:pPr>
    </w:p>
    <w:p w:rsidR="00A8134C" w:rsidRDefault="00A8134C" w:rsidP="00A8134C">
      <w:pPr>
        <w:rPr>
          <w:b/>
          <w:sz w:val="28"/>
          <w:szCs w:val="28"/>
        </w:rPr>
      </w:pPr>
      <w:r>
        <w:rPr>
          <w:b/>
          <w:sz w:val="28"/>
          <w:szCs w:val="28"/>
        </w:rPr>
        <w:lastRenderedPageBreak/>
        <w:t>Departmental Variance Report to September 30, 2018</w:t>
      </w:r>
    </w:p>
    <w:p w:rsidR="00A8134C" w:rsidRDefault="00A8134C" w:rsidP="00A8134C"/>
    <w:p w:rsidR="00A8134C" w:rsidRDefault="00A8134C" w:rsidP="00A8134C">
      <w:r>
        <w:t xml:space="preserve">The Director presented to the Committee, the Departmental Variance Report to September 30, 2018. The Director advised that the departmental variance was $63,795.00 under budget due to an increase in commercial building permits. The Committee was pleased with this and forwards it to the Finance Committee for their review and consideration.  </w:t>
      </w:r>
    </w:p>
    <w:p w:rsidR="00A8134C" w:rsidRDefault="00A8134C" w:rsidP="00A8134C">
      <w:pPr>
        <w:rPr>
          <w:b/>
          <w:sz w:val="28"/>
          <w:szCs w:val="28"/>
        </w:rPr>
      </w:pPr>
    </w:p>
    <w:p w:rsidR="00A8134C" w:rsidRDefault="00A8134C" w:rsidP="00A8134C">
      <w:pPr>
        <w:rPr>
          <w:b/>
          <w:sz w:val="28"/>
          <w:szCs w:val="28"/>
        </w:rPr>
      </w:pPr>
      <w:r>
        <w:rPr>
          <w:b/>
          <w:sz w:val="28"/>
          <w:szCs w:val="28"/>
        </w:rPr>
        <w:t>Realignment of Bennett Drive</w:t>
      </w:r>
    </w:p>
    <w:p w:rsidR="00A8134C" w:rsidRDefault="00A8134C" w:rsidP="00A8134C">
      <w:pPr>
        <w:rPr>
          <w:b/>
          <w:sz w:val="28"/>
          <w:szCs w:val="28"/>
        </w:rPr>
      </w:pPr>
    </w:p>
    <w:p w:rsidR="00A8134C" w:rsidRDefault="00A8134C" w:rsidP="00A8134C">
      <w:pPr>
        <w:rPr>
          <w:szCs w:val="28"/>
        </w:rPr>
      </w:pPr>
      <w:r>
        <w:rPr>
          <w:szCs w:val="28"/>
        </w:rPr>
        <w:t xml:space="preserve">The Director informed the Committee that a request was brought forward to realign Bennett Drive </w:t>
      </w:r>
      <w:proofErr w:type="gramStart"/>
      <w:r>
        <w:rPr>
          <w:szCs w:val="28"/>
        </w:rPr>
        <w:t>in an attempt to</w:t>
      </w:r>
      <w:proofErr w:type="gramEnd"/>
      <w:r>
        <w:rPr>
          <w:szCs w:val="28"/>
        </w:rPr>
        <w:t xml:space="preserve"> alleviate the “</w:t>
      </w:r>
      <w:r w:rsidRPr="000A7593">
        <w:rPr>
          <w:i/>
          <w:szCs w:val="28"/>
        </w:rPr>
        <w:t>no left turn</w:t>
      </w:r>
      <w:r>
        <w:rPr>
          <w:szCs w:val="28"/>
        </w:rPr>
        <w:t>” onto Airport Boulevard from Armstrong Boulevard and he presented a proposed design for the realignment.</w:t>
      </w:r>
    </w:p>
    <w:p w:rsidR="00A8134C" w:rsidRDefault="00A8134C" w:rsidP="00A8134C">
      <w:pPr>
        <w:rPr>
          <w:szCs w:val="28"/>
        </w:rPr>
      </w:pPr>
    </w:p>
    <w:p w:rsidR="00A8134C" w:rsidRDefault="00A8134C" w:rsidP="00A8134C">
      <w:pPr>
        <w:rPr>
          <w:szCs w:val="28"/>
        </w:rPr>
      </w:pPr>
      <w:r>
        <w:rPr>
          <w:szCs w:val="28"/>
        </w:rPr>
        <w:t xml:space="preserve">The Director advised that the existing roadway for Bennett Drive would have to be diverted across the commercial section of land adjacent to Shoppers Drug Mart and along the boundary of the Canadian Tire Gas Bar to </w:t>
      </w:r>
      <w:proofErr w:type="gramStart"/>
      <w:r>
        <w:rPr>
          <w:szCs w:val="28"/>
        </w:rPr>
        <w:t>connect up</w:t>
      </w:r>
      <w:proofErr w:type="gramEnd"/>
      <w:r>
        <w:rPr>
          <w:szCs w:val="28"/>
        </w:rPr>
        <w:t xml:space="preserve"> with Airport Boulevard. </w:t>
      </w:r>
    </w:p>
    <w:p w:rsidR="00A8134C" w:rsidRDefault="00A8134C" w:rsidP="00A8134C">
      <w:pPr>
        <w:rPr>
          <w:szCs w:val="28"/>
        </w:rPr>
      </w:pPr>
    </w:p>
    <w:p w:rsidR="00A8134C" w:rsidRDefault="00A8134C" w:rsidP="00A8134C">
      <w:pPr>
        <w:rPr>
          <w:b/>
          <w:sz w:val="28"/>
          <w:szCs w:val="28"/>
        </w:rPr>
      </w:pPr>
      <w:r>
        <w:rPr>
          <w:szCs w:val="28"/>
        </w:rPr>
        <w:t>After discussion, the Committee agreed that there are many negative impacts with the configuration as presented therefore, do not recommend moving forward with this realignment at this time.</w:t>
      </w:r>
    </w:p>
    <w:p w:rsidR="00A8134C" w:rsidRDefault="00A8134C" w:rsidP="00A8134C">
      <w:pPr>
        <w:rPr>
          <w:b/>
          <w:sz w:val="28"/>
          <w:szCs w:val="28"/>
        </w:rPr>
      </w:pPr>
    </w:p>
    <w:p w:rsidR="00A8134C" w:rsidRDefault="00A8134C" w:rsidP="00A8134C">
      <w:pPr>
        <w:rPr>
          <w:b/>
          <w:sz w:val="28"/>
          <w:szCs w:val="28"/>
        </w:rPr>
      </w:pPr>
      <w:r>
        <w:rPr>
          <w:b/>
          <w:sz w:val="28"/>
          <w:szCs w:val="28"/>
        </w:rPr>
        <w:t>Shipping Containers</w:t>
      </w:r>
    </w:p>
    <w:p w:rsidR="00A8134C" w:rsidRDefault="00A8134C" w:rsidP="00A8134C">
      <w:pPr>
        <w:rPr>
          <w:b/>
          <w:sz w:val="28"/>
          <w:szCs w:val="28"/>
        </w:rPr>
      </w:pPr>
    </w:p>
    <w:p w:rsidR="00A8134C" w:rsidRDefault="00A8134C" w:rsidP="00A8134C">
      <w:r>
        <w:t xml:space="preserve">Following the last Committee meeting, Council requested that the Engineering Department compile a list of businesses that are utilizing shipping containers as storage units and any other information relating to their use prior to a meeting with the Economic Development Committee and the Chamber of Commerce. </w:t>
      </w:r>
    </w:p>
    <w:p w:rsidR="00A8134C" w:rsidRDefault="00A8134C" w:rsidP="00A8134C"/>
    <w:p w:rsidR="00A8134C" w:rsidRDefault="00A8134C" w:rsidP="00A8134C">
      <w:r>
        <w:t xml:space="preserve">The Supervisor of Technical Services provided a power point presentation showing </w:t>
      </w:r>
      <w:proofErr w:type="gramStart"/>
      <w:r>
        <w:t>a number of</w:t>
      </w:r>
      <w:proofErr w:type="gramEnd"/>
      <w:r>
        <w:t xml:space="preserve"> businesses that are using these types of units and the placement on their respective properties.    </w:t>
      </w:r>
    </w:p>
    <w:p w:rsidR="00A8134C" w:rsidRDefault="00A8134C" w:rsidP="00A8134C"/>
    <w:p w:rsidR="00A8134C" w:rsidRDefault="00A8134C" w:rsidP="00A8134C">
      <w:r>
        <w:t xml:space="preserve">The Committee thanked the Engineering Department for their involvement with compiling this information and presenting it in such a manner that will help provide a </w:t>
      </w:r>
      <w:proofErr w:type="gramStart"/>
      <w:r>
        <w:t>more clear</w:t>
      </w:r>
      <w:proofErr w:type="gramEnd"/>
      <w:r>
        <w:t xml:space="preserve"> understanding of the proposed regulation to the Chamber of Commerce during their meeting.</w:t>
      </w:r>
    </w:p>
    <w:p w:rsidR="00A8134C" w:rsidRDefault="00A8134C" w:rsidP="00A8134C"/>
    <w:p w:rsidR="001A184C" w:rsidRDefault="00A8134C" w:rsidP="001A184C">
      <w:r>
        <w:t>The Committee is requesting that printed copies of the Power Point Presentation be provided to Council prior to the meeting with the Chamber.</w:t>
      </w:r>
    </w:p>
    <w:p w:rsidR="001A184C" w:rsidRDefault="001A184C" w:rsidP="001A184C"/>
    <w:p w:rsidR="001A184C" w:rsidRDefault="001A184C" w:rsidP="001A184C"/>
    <w:p w:rsidR="001A184C" w:rsidRDefault="001A184C" w:rsidP="001A184C"/>
    <w:p w:rsidR="001A184C" w:rsidRDefault="001A184C" w:rsidP="001A184C"/>
    <w:p w:rsidR="001A184C" w:rsidRDefault="001A184C" w:rsidP="001A184C"/>
    <w:p w:rsidR="001A184C" w:rsidRDefault="001A184C" w:rsidP="001A184C"/>
    <w:p w:rsidR="00132ED3" w:rsidRPr="00763C9C" w:rsidRDefault="00A8603A" w:rsidP="004B0D3E">
      <w:pPr>
        <w:pStyle w:val="Heading3"/>
      </w:pPr>
      <w:r w:rsidRPr="00763C9C">
        <w:lastRenderedPageBreak/>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rsidRPr="008461A1">
        <w:t>Councillor</w:t>
      </w:r>
      <w:proofErr w:type="spellEnd"/>
      <w:r w:rsidR="00DD673F" w:rsidRPr="008461A1">
        <w:t xml:space="preserve"> </w:t>
      </w:r>
      <w:r w:rsidR="00866A2D">
        <w:t>Dove</w:t>
      </w:r>
      <w:r w:rsidR="00C871F1">
        <w:t>.</w:t>
      </w:r>
    </w:p>
    <w:p w:rsidR="00B45B7D" w:rsidRDefault="00B45B7D" w:rsidP="00822352">
      <w:pPr>
        <w:rPr>
          <w:i/>
        </w:rPr>
      </w:pPr>
    </w:p>
    <w:p w:rsidR="002F3929" w:rsidRDefault="00822352" w:rsidP="00580C0D">
      <w:r w:rsidRPr="00404530">
        <w:t xml:space="preserve">The Finance &amp; Administration Committee </w:t>
      </w:r>
      <w:r w:rsidR="0058122F" w:rsidRPr="00404530">
        <w:t xml:space="preserve">meeting </w:t>
      </w:r>
      <w:r w:rsidRPr="00404530">
        <w:t xml:space="preserve">was held on </w:t>
      </w:r>
      <w:r w:rsidR="00153E3A">
        <w:t xml:space="preserve">November </w:t>
      </w:r>
      <w:r w:rsidR="004B0D3E">
        <w:t>22</w:t>
      </w:r>
      <w:r w:rsidR="00C33B00" w:rsidRPr="00404530">
        <w:t xml:space="preserve">, </w:t>
      </w:r>
      <w:r w:rsidR="005705B6" w:rsidRPr="00404530">
        <w:t>2018</w:t>
      </w:r>
      <w:r w:rsidRPr="00404530">
        <w:t xml:space="preserve">.  The meeting was chaired </w:t>
      </w:r>
      <w:r w:rsidR="00E7312C" w:rsidRPr="00404530">
        <w:t xml:space="preserve">by </w:t>
      </w:r>
      <w:r w:rsidR="00605DE7">
        <w:t>B. Dove</w:t>
      </w:r>
      <w:r w:rsidR="00044C7E" w:rsidRPr="00404530">
        <w:t xml:space="preserve">, </w:t>
      </w:r>
      <w:proofErr w:type="spellStart"/>
      <w:r w:rsidR="00044C7E" w:rsidRPr="00404530">
        <w:t>Councillor</w:t>
      </w:r>
      <w:proofErr w:type="spellEnd"/>
      <w:r w:rsidRPr="00404530">
        <w:t>. Other members present included</w:t>
      </w:r>
      <w:r w:rsidR="007E0373" w:rsidRPr="00404530">
        <w:t>:</w:t>
      </w:r>
      <w:r w:rsidR="00BF6616">
        <w:t xml:space="preserve"> </w:t>
      </w:r>
      <w:r w:rsidR="00605DE7">
        <w:t>G. Brown</w:t>
      </w:r>
      <w:r w:rsidR="00866A2D">
        <w:t xml:space="preserve">, </w:t>
      </w:r>
      <w:proofErr w:type="spellStart"/>
      <w:r w:rsidR="00866A2D">
        <w:t>Councillor</w:t>
      </w:r>
      <w:proofErr w:type="spellEnd"/>
      <w:r w:rsidR="00866A2D">
        <w:t xml:space="preserve">; </w:t>
      </w:r>
      <w:r w:rsidR="00153E3A">
        <w:t xml:space="preserve">P. Woodford, </w:t>
      </w:r>
      <w:proofErr w:type="spellStart"/>
      <w:r w:rsidR="00153E3A">
        <w:t>Councillor</w:t>
      </w:r>
      <w:proofErr w:type="spellEnd"/>
      <w:r w:rsidR="00153E3A">
        <w:t xml:space="preserve">; T. Pollett, Deputy Mayor; </w:t>
      </w:r>
      <w:r w:rsidR="00BC0E8B">
        <w:t>G. Brown</w:t>
      </w:r>
      <w:r w:rsidR="0046571C">
        <w:t xml:space="preserve">, </w:t>
      </w:r>
      <w:r w:rsidR="00227566" w:rsidRPr="00404530">
        <w:t>Director of Finance</w:t>
      </w:r>
      <w:bookmarkStart w:id="1" w:name="OLE_LINK1"/>
      <w:bookmarkStart w:id="2" w:name="OLE_LINK2"/>
      <w:r w:rsidR="00605DE7">
        <w:t xml:space="preserve">. </w:t>
      </w:r>
    </w:p>
    <w:p w:rsidR="00866A2D" w:rsidRPr="00D77A57" w:rsidRDefault="00866A2D" w:rsidP="00580C0D">
      <w:pPr>
        <w:rPr>
          <w:i/>
        </w:rPr>
      </w:pPr>
    </w:p>
    <w:p w:rsidR="003878F2" w:rsidRDefault="00822352" w:rsidP="00CB1122">
      <w:r>
        <w:t>The following items were discussed:</w:t>
      </w:r>
    </w:p>
    <w:p w:rsidR="00153E3A" w:rsidRDefault="00153E3A" w:rsidP="00CB1122"/>
    <w:p w:rsidR="004B0D3E" w:rsidRPr="00DA50F4" w:rsidRDefault="004B0D3E" w:rsidP="004B0D3E">
      <w:pPr>
        <w:autoSpaceDE w:val="0"/>
        <w:autoSpaceDN w:val="0"/>
        <w:adjustRightInd w:val="0"/>
        <w:rPr>
          <w:b/>
          <w:sz w:val="28"/>
          <w:szCs w:val="28"/>
        </w:rPr>
      </w:pPr>
      <w:r>
        <w:rPr>
          <w:b/>
          <w:sz w:val="28"/>
          <w:szCs w:val="28"/>
        </w:rPr>
        <w:t>Invoice for Approval</w:t>
      </w:r>
    </w:p>
    <w:p w:rsidR="004B0D3E" w:rsidRDefault="004B0D3E" w:rsidP="004B0D3E">
      <w:pPr>
        <w:autoSpaceDE w:val="0"/>
        <w:autoSpaceDN w:val="0"/>
        <w:adjustRightInd w:val="0"/>
      </w:pPr>
    </w:p>
    <w:p w:rsidR="004B0D3E" w:rsidRPr="00B742C2" w:rsidRDefault="004B0D3E" w:rsidP="004B0D3E">
      <w:pPr>
        <w:autoSpaceDE w:val="0"/>
        <w:autoSpaceDN w:val="0"/>
        <w:adjustRightInd w:val="0"/>
        <w:jc w:val="left"/>
        <w:rPr>
          <w:rFonts w:eastAsia="Times New Roman" w:cs="Calibri"/>
          <w:color w:val="000000"/>
          <w:u w:val="single"/>
        </w:rPr>
      </w:pPr>
      <w:r w:rsidRPr="00B742C2">
        <w:rPr>
          <w:rFonts w:eastAsia="Times New Roman" w:cs="Calibri"/>
          <w:color w:val="000000"/>
          <w:u w:val="single"/>
        </w:rPr>
        <w:t>OPERATING</w:t>
      </w:r>
    </w:p>
    <w:p w:rsidR="004B0D3E" w:rsidRDefault="004B0D3E" w:rsidP="004B0D3E">
      <w:pPr>
        <w:autoSpaceDE w:val="0"/>
        <w:autoSpaceDN w:val="0"/>
        <w:adjustRightInd w:val="0"/>
        <w:jc w:val="left"/>
        <w:rPr>
          <w:rFonts w:eastAsia="Times New Roman" w:cs="Calibri"/>
          <w:color w:val="000000"/>
        </w:rPr>
      </w:pPr>
    </w:p>
    <w:p w:rsidR="004B0D3E" w:rsidRDefault="004B0D3E" w:rsidP="004B0D3E">
      <w:pPr>
        <w:numPr>
          <w:ilvl w:val="0"/>
          <w:numId w:val="27"/>
        </w:numPr>
        <w:autoSpaceDE w:val="0"/>
        <w:autoSpaceDN w:val="0"/>
        <w:adjustRightInd w:val="0"/>
        <w:jc w:val="left"/>
        <w:rPr>
          <w:rFonts w:eastAsia="Times New Roman" w:cs="Calibri"/>
          <w:color w:val="000000"/>
        </w:rPr>
      </w:pPr>
      <w:proofErr w:type="spellStart"/>
      <w:r>
        <w:rPr>
          <w:rFonts w:eastAsia="Times New Roman" w:cs="Calibri"/>
          <w:color w:val="000000"/>
        </w:rPr>
        <w:t>eSolutions</w:t>
      </w:r>
      <w:proofErr w:type="spellEnd"/>
      <w:r>
        <w:rPr>
          <w:rFonts w:eastAsia="Times New Roman" w:cs="Calibri"/>
          <w:color w:val="000000"/>
        </w:rPr>
        <w:t xml:space="preserve"> Group</w:t>
      </w:r>
    </w:p>
    <w:p w:rsidR="004B0D3E" w:rsidRDefault="004B0D3E" w:rsidP="004B0D3E">
      <w:pPr>
        <w:autoSpaceDE w:val="0"/>
        <w:autoSpaceDN w:val="0"/>
        <w:adjustRightInd w:val="0"/>
        <w:ind w:left="1080"/>
        <w:jc w:val="left"/>
        <w:rPr>
          <w:rFonts w:eastAsia="Times New Roman" w:cs="Calibri"/>
          <w:color w:val="000000"/>
        </w:rPr>
      </w:pPr>
      <w:r>
        <w:rPr>
          <w:rFonts w:eastAsia="Times New Roman" w:cs="Calibri"/>
          <w:color w:val="000000"/>
        </w:rPr>
        <w:t xml:space="preserve">Acct:  00-120-1000-5420 – Website Implementation </w:t>
      </w:r>
      <w:r>
        <w:rPr>
          <w:rFonts w:eastAsia="Times New Roman" w:cs="Calibri"/>
          <w:color w:val="000000"/>
        </w:rPr>
        <w:tab/>
      </w:r>
      <w:r>
        <w:rPr>
          <w:rFonts w:eastAsia="Times New Roman" w:cs="Calibri"/>
          <w:color w:val="000000"/>
        </w:rPr>
        <w:tab/>
      </w:r>
      <w:r>
        <w:rPr>
          <w:rFonts w:eastAsia="Times New Roman" w:cs="Calibri"/>
          <w:color w:val="000000"/>
        </w:rPr>
        <w:tab/>
        <w:t>$11,500.00</w:t>
      </w:r>
    </w:p>
    <w:p w:rsidR="004B0D3E" w:rsidRDefault="004B0D3E" w:rsidP="004B0D3E">
      <w:pPr>
        <w:autoSpaceDE w:val="0"/>
        <w:autoSpaceDN w:val="0"/>
        <w:adjustRightInd w:val="0"/>
        <w:ind w:left="1080"/>
        <w:jc w:val="left"/>
        <w:rPr>
          <w:rFonts w:eastAsia="Times New Roman" w:cs="Calibri"/>
          <w:color w:val="000000"/>
        </w:rPr>
      </w:pPr>
    </w:p>
    <w:p w:rsidR="004B0D3E" w:rsidRDefault="004B0D3E" w:rsidP="004B0D3E">
      <w:pPr>
        <w:autoSpaceDE w:val="0"/>
        <w:autoSpaceDN w:val="0"/>
        <w:adjustRightInd w:val="0"/>
        <w:ind w:left="1080"/>
        <w:jc w:val="left"/>
        <w:rPr>
          <w:rFonts w:eastAsia="Times New Roman" w:cs="Calibri"/>
          <w:color w:val="000000"/>
        </w:rPr>
      </w:pPr>
      <w:r>
        <w:rPr>
          <w:rFonts w:eastAsia="Times New Roman" w:cs="Calibri"/>
          <w:color w:val="000000"/>
        </w:rPr>
        <w:tab/>
      </w:r>
      <w:r>
        <w:rPr>
          <w:rFonts w:eastAsia="Times New Roman" w:cs="Calibri"/>
          <w:color w:val="000000"/>
        </w:rPr>
        <w:tab/>
        <w:t>Spent:  $36,265</w:t>
      </w:r>
      <w:r>
        <w:rPr>
          <w:rFonts w:eastAsia="Times New Roman" w:cs="Calibri"/>
          <w:color w:val="000000"/>
        </w:rPr>
        <w:tab/>
        <w:t>Budget:  $16,100</w:t>
      </w:r>
    </w:p>
    <w:p w:rsidR="004B0D3E" w:rsidRDefault="004B0D3E" w:rsidP="004B0D3E">
      <w:pPr>
        <w:autoSpaceDE w:val="0"/>
        <w:autoSpaceDN w:val="0"/>
        <w:adjustRightInd w:val="0"/>
        <w:ind w:left="1080"/>
        <w:jc w:val="left"/>
        <w:rPr>
          <w:rFonts w:eastAsia="Times New Roman" w:cs="Calibri"/>
          <w:color w:val="000000"/>
        </w:rPr>
      </w:pPr>
    </w:p>
    <w:p w:rsidR="004B0D3E" w:rsidRPr="00B742C2" w:rsidRDefault="004B0D3E" w:rsidP="004B0D3E">
      <w:pPr>
        <w:autoSpaceDE w:val="0"/>
        <w:autoSpaceDN w:val="0"/>
        <w:adjustRightInd w:val="0"/>
        <w:ind w:left="1080"/>
        <w:jc w:val="left"/>
        <w:rPr>
          <w:rFonts w:eastAsia="Times New Roman" w:cs="Calibri"/>
          <w:b/>
          <w:color w:val="000000"/>
        </w:rPr>
      </w:pPr>
      <w:r w:rsidRPr="00B742C2">
        <w:rPr>
          <w:rFonts w:eastAsia="Times New Roman" w:cs="Calibri"/>
          <w:b/>
          <w:color w:val="000000"/>
        </w:rPr>
        <w:t>Total Operating invoices for approval</w:t>
      </w:r>
      <w:r w:rsidRPr="00B742C2">
        <w:rPr>
          <w:rFonts w:eastAsia="Times New Roman" w:cs="Calibri"/>
          <w:b/>
          <w:color w:val="000000"/>
        </w:rPr>
        <w:tab/>
      </w:r>
      <w:r w:rsidRPr="00B742C2">
        <w:rPr>
          <w:rFonts w:eastAsia="Times New Roman" w:cs="Calibri"/>
          <w:b/>
          <w:color w:val="000000"/>
        </w:rPr>
        <w:tab/>
      </w:r>
      <w:r w:rsidRPr="00B742C2">
        <w:rPr>
          <w:rFonts w:eastAsia="Times New Roman" w:cs="Calibri"/>
          <w:b/>
          <w:color w:val="000000"/>
        </w:rPr>
        <w:tab/>
      </w:r>
      <w:r w:rsidRPr="00B742C2">
        <w:rPr>
          <w:rFonts w:eastAsia="Times New Roman" w:cs="Calibri"/>
          <w:b/>
          <w:color w:val="000000"/>
        </w:rPr>
        <w:tab/>
      </w:r>
      <w:r w:rsidRPr="00B742C2">
        <w:rPr>
          <w:rFonts w:eastAsia="Times New Roman" w:cs="Calibri"/>
          <w:b/>
          <w:color w:val="000000"/>
        </w:rPr>
        <w:tab/>
        <w:t>$11,500.00</w:t>
      </w:r>
    </w:p>
    <w:p w:rsidR="004B0D3E" w:rsidRDefault="004B0D3E" w:rsidP="004B0D3E">
      <w:pPr>
        <w:autoSpaceDE w:val="0"/>
        <w:autoSpaceDN w:val="0"/>
        <w:adjustRightInd w:val="0"/>
        <w:jc w:val="left"/>
        <w:rPr>
          <w:rFonts w:eastAsia="Times New Roman" w:cs="Calibri"/>
          <w:color w:val="000000"/>
        </w:rPr>
      </w:pPr>
    </w:p>
    <w:p w:rsidR="004B0D3E" w:rsidRDefault="004B0D3E" w:rsidP="004B0D3E">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 met the policies of the Town of Gander. </w:t>
      </w:r>
    </w:p>
    <w:p w:rsidR="004B0D3E" w:rsidRDefault="004B0D3E" w:rsidP="004B0D3E">
      <w:pPr>
        <w:autoSpaceDE w:val="0"/>
        <w:autoSpaceDN w:val="0"/>
        <w:adjustRightInd w:val="0"/>
        <w:jc w:val="left"/>
        <w:rPr>
          <w:rFonts w:eastAsia="Times New Roman" w:cs="Calibri"/>
          <w:color w:val="000000"/>
        </w:rPr>
      </w:pPr>
    </w:p>
    <w:p w:rsidR="004B0D3E" w:rsidRPr="004B0D3E" w:rsidRDefault="004B0D3E" w:rsidP="004B0D3E">
      <w:pPr>
        <w:autoSpaceDE w:val="0"/>
        <w:autoSpaceDN w:val="0"/>
        <w:adjustRightInd w:val="0"/>
        <w:jc w:val="left"/>
        <w:rPr>
          <w:rFonts w:eastAsia="Times New Roman" w:cs="Calibri"/>
          <w:b/>
          <w:color w:val="000000"/>
          <w:sz w:val="26"/>
          <w:szCs w:val="26"/>
        </w:rPr>
      </w:pPr>
      <w:r w:rsidRPr="004B0D3E">
        <w:rPr>
          <w:rFonts w:eastAsia="Times New Roman" w:cs="Calibri"/>
          <w:b/>
          <w:color w:val="000000"/>
          <w:sz w:val="26"/>
          <w:szCs w:val="26"/>
        </w:rPr>
        <w:t>Motion #18-302</w:t>
      </w:r>
    </w:p>
    <w:p w:rsidR="004B0D3E" w:rsidRPr="004B0D3E" w:rsidRDefault="004B0D3E" w:rsidP="004B0D3E">
      <w:pPr>
        <w:autoSpaceDE w:val="0"/>
        <w:autoSpaceDN w:val="0"/>
        <w:adjustRightInd w:val="0"/>
        <w:jc w:val="left"/>
        <w:rPr>
          <w:rFonts w:eastAsia="Times New Roman" w:cs="Calibri"/>
          <w:b/>
          <w:color w:val="000000"/>
          <w:sz w:val="26"/>
          <w:szCs w:val="26"/>
        </w:rPr>
      </w:pPr>
      <w:r w:rsidRPr="004B0D3E">
        <w:rPr>
          <w:rFonts w:eastAsia="Times New Roman" w:cs="Calibri"/>
          <w:b/>
          <w:color w:val="000000"/>
          <w:sz w:val="26"/>
          <w:szCs w:val="26"/>
        </w:rPr>
        <w:t xml:space="preserve">Invoice for Approval  </w:t>
      </w:r>
    </w:p>
    <w:p w:rsidR="004B0D3E" w:rsidRDefault="004B0D3E" w:rsidP="004B0D3E">
      <w:pPr>
        <w:autoSpaceDE w:val="0"/>
        <w:autoSpaceDN w:val="0"/>
        <w:adjustRightInd w:val="0"/>
        <w:jc w:val="left"/>
        <w:rPr>
          <w:rFonts w:eastAsia="Times New Roman"/>
          <w:color w:val="000000"/>
          <w:szCs w:val="18"/>
        </w:rPr>
      </w:pPr>
      <w:r>
        <w:rPr>
          <w:rFonts w:eastAsia="Times New Roman"/>
          <w:color w:val="000000"/>
          <w:szCs w:val="18"/>
        </w:rPr>
        <w:t xml:space="preserve">   </w:t>
      </w:r>
    </w:p>
    <w:p w:rsidR="004B0D3E" w:rsidRDefault="004B0D3E" w:rsidP="00B80909">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Brown that the invoice be paid as presented.</w:t>
      </w:r>
    </w:p>
    <w:p w:rsidR="004B0D3E" w:rsidRDefault="004B0D3E" w:rsidP="004B0D3E">
      <w:pPr>
        <w:autoSpaceDE w:val="0"/>
        <w:autoSpaceDN w:val="0"/>
        <w:adjustRightInd w:val="0"/>
        <w:jc w:val="left"/>
        <w:rPr>
          <w:rFonts w:eastAsia="Times New Roman"/>
          <w:color w:val="000000"/>
          <w:szCs w:val="18"/>
        </w:rPr>
      </w:pPr>
    </w:p>
    <w:p w:rsidR="004B0D3E" w:rsidRDefault="004B0D3E" w:rsidP="004B0D3E">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4B0D3E" w:rsidRDefault="004B0D3E" w:rsidP="004B0D3E">
      <w:pPr>
        <w:autoSpaceDE w:val="0"/>
        <w:autoSpaceDN w:val="0"/>
        <w:adjustRightInd w:val="0"/>
        <w:jc w:val="left"/>
        <w:rPr>
          <w:rFonts w:eastAsia="Times New Roman"/>
          <w:color w:val="000000"/>
          <w:szCs w:val="18"/>
        </w:rPr>
      </w:pPr>
    </w:p>
    <w:p w:rsidR="004B0D3E" w:rsidRDefault="004B0D3E" w:rsidP="004B0D3E">
      <w:pPr>
        <w:autoSpaceDE w:val="0"/>
        <w:autoSpaceDN w:val="0"/>
        <w:adjustRightInd w:val="0"/>
        <w:jc w:val="left"/>
        <w:rPr>
          <w:rFonts w:eastAsia="Times New Roman"/>
          <w:color w:val="000000"/>
          <w:szCs w:val="18"/>
        </w:rPr>
      </w:pPr>
      <w:r w:rsidRPr="004B0D3E">
        <w:rPr>
          <w:rFonts w:eastAsia="Times New Roman"/>
          <w:b/>
          <w:color w:val="000000"/>
          <w:szCs w:val="18"/>
        </w:rPr>
        <w:t>Decision:</w:t>
      </w:r>
      <w:r w:rsidRPr="004B0D3E">
        <w:rPr>
          <w:rFonts w:eastAsia="Times New Roman"/>
          <w:b/>
          <w:color w:val="000000"/>
          <w:szCs w:val="18"/>
        </w:rPr>
        <w:tab/>
      </w:r>
      <w:r>
        <w:rPr>
          <w:rFonts w:eastAsia="Times New Roman"/>
          <w:color w:val="000000"/>
          <w:szCs w:val="18"/>
        </w:rPr>
        <w:t>Motion carried.</w:t>
      </w:r>
    </w:p>
    <w:p w:rsidR="004B0D3E" w:rsidRDefault="004B0D3E" w:rsidP="004B0D3E">
      <w:pPr>
        <w:autoSpaceDE w:val="0"/>
        <w:autoSpaceDN w:val="0"/>
        <w:adjustRightInd w:val="0"/>
        <w:jc w:val="left"/>
        <w:rPr>
          <w:rFonts w:eastAsia="Times New Roman"/>
          <w:color w:val="000000"/>
          <w:szCs w:val="18"/>
        </w:rPr>
      </w:pPr>
    </w:p>
    <w:p w:rsidR="004B0D3E" w:rsidRDefault="004B0D3E" w:rsidP="004B0D3E">
      <w:pPr>
        <w:autoSpaceDE w:val="0"/>
        <w:autoSpaceDN w:val="0"/>
        <w:adjustRightInd w:val="0"/>
        <w:rPr>
          <w:b/>
          <w:sz w:val="28"/>
          <w:szCs w:val="28"/>
        </w:rPr>
      </w:pPr>
      <w:r>
        <w:rPr>
          <w:b/>
          <w:sz w:val="28"/>
          <w:szCs w:val="28"/>
        </w:rPr>
        <w:t>Capital Line of Credit</w:t>
      </w:r>
    </w:p>
    <w:p w:rsidR="004B0D3E" w:rsidRDefault="004B0D3E" w:rsidP="004B0D3E">
      <w:pPr>
        <w:autoSpaceDE w:val="0"/>
        <w:autoSpaceDN w:val="0"/>
        <w:adjustRightInd w:val="0"/>
        <w:rPr>
          <w:b/>
          <w:sz w:val="28"/>
          <w:szCs w:val="28"/>
        </w:rPr>
      </w:pPr>
    </w:p>
    <w:p w:rsidR="004B0D3E" w:rsidRDefault="004B0D3E" w:rsidP="004B0D3E">
      <w:pPr>
        <w:autoSpaceDE w:val="0"/>
        <w:autoSpaceDN w:val="0"/>
        <w:adjustRightInd w:val="0"/>
      </w:pPr>
      <w:r>
        <w:t xml:space="preserve">Every year the Town carries out numerous capital projects and needs to borrow funds from the bank to pay its share of the cost.  This is done on an interim basis until the projects are complete at which time a </w:t>
      </w:r>
      <w:proofErr w:type="gramStart"/>
      <w:r>
        <w:t>long term</w:t>
      </w:r>
      <w:proofErr w:type="gramEnd"/>
      <w:r>
        <w:t xml:space="preserve"> loan is taken out to finalize the borrowing on the project.  </w:t>
      </w:r>
    </w:p>
    <w:p w:rsidR="00DE6B1E" w:rsidRDefault="00DE6B1E" w:rsidP="004B0D3E">
      <w:pPr>
        <w:autoSpaceDE w:val="0"/>
        <w:autoSpaceDN w:val="0"/>
        <w:adjustRightInd w:val="0"/>
      </w:pPr>
    </w:p>
    <w:p w:rsidR="00DE6B1E" w:rsidRDefault="00DE6B1E" w:rsidP="004B0D3E">
      <w:pPr>
        <w:autoSpaceDE w:val="0"/>
        <w:autoSpaceDN w:val="0"/>
        <w:adjustRightInd w:val="0"/>
      </w:pPr>
    </w:p>
    <w:p w:rsidR="00DE6B1E" w:rsidRDefault="00DE6B1E" w:rsidP="004B0D3E">
      <w:pPr>
        <w:autoSpaceDE w:val="0"/>
        <w:autoSpaceDN w:val="0"/>
        <w:adjustRightInd w:val="0"/>
      </w:pPr>
    </w:p>
    <w:p w:rsidR="00DE6B1E" w:rsidRDefault="00DE6B1E" w:rsidP="004B0D3E">
      <w:pPr>
        <w:autoSpaceDE w:val="0"/>
        <w:autoSpaceDN w:val="0"/>
        <w:adjustRightInd w:val="0"/>
      </w:pPr>
    </w:p>
    <w:p w:rsidR="00DE6B1E" w:rsidRDefault="00DE6B1E" w:rsidP="004B0D3E">
      <w:pPr>
        <w:autoSpaceDE w:val="0"/>
        <w:autoSpaceDN w:val="0"/>
        <w:adjustRightInd w:val="0"/>
      </w:pPr>
    </w:p>
    <w:p w:rsidR="00DE6B1E" w:rsidRPr="00DE6B1E" w:rsidRDefault="00DE6B1E" w:rsidP="004B0D3E">
      <w:pPr>
        <w:autoSpaceDE w:val="0"/>
        <w:autoSpaceDN w:val="0"/>
        <w:adjustRightInd w:val="0"/>
        <w:rPr>
          <w:b/>
          <w:sz w:val="26"/>
          <w:szCs w:val="26"/>
        </w:rPr>
      </w:pPr>
      <w:r w:rsidRPr="00DE6B1E">
        <w:rPr>
          <w:b/>
          <w:sz w:val="26"/>
          <w:szCs w:val="26"/>
        </w:rPr>
        <w:lastRenderedPageBreak/>
        <w:t>Motion #18-303</w:t>
      </w:r>
    </w:p>
    <w:p w:rsidR="00DE6B1E" w:rsidRPr="00DE6B1E" w:rsidRDefault="00DE6B1E" w:rsidP="004B0D3E">
      <w:pPr>
        <w:autoSpaceDE w:val="0"/>
        <w:autoSpaceDN w:val="0"/>
        <w:adjustRightInd w:val="0"/>
        <w:rPr>
          <w:b/>
          <w:sz w:val="26"/>
          <w:szCs w:val="26"/>
        </w:rPr>
      </w:pPr>
      <w:r w:rsidRPr="00DE6B1E">
        <w:rPr>
          <w:b/>
          <w:sz w:val="26"/>
          <w:szCs w:val="26"/>
        </w:rPr>
        <w:t>Capital Line of Credit</w:t>
      </w:r>
    </w:p>
    <w:p w:rsidR="004B0D3E" w:rsidRDefault="004B0D3E" w:rsidP="004B0D3E">
      <w:pPr>
        <w:autoSpaceDE w:val="0"/>
        <w:autoSpaceDN w:val="0"/>
        <w:adjustRightInd w:val="0"/>
      </w:pPr>
      <w:r>
        <w:br/>
      </w:r>
      <w:r w:rsidR="00DE6B1E">
        <w:t xml:space="preserve">Moved by </w:t>
      </w:r>
      <w:proofErr w:type="spellStart"/>
      <w:r w:rsidR="00DE6B1E">
        <w:t>Councillor</w:t>
      </w:r>
      <w:proofErr w:type="spellEnd"/>
      <w:r w:rsidR="00DE6B1E">
        <w:t xml:space="preserve"> Dove and seconded by Deputy Mayor Pollett</w:t>
      </w:r>
      <w:r>
        <w:t xml:space="preserve"> that the Town of Gander request an approval to borrow $2.8 million from the Royal Bank at an interest rate of prime -0.5% to provide interim financing on its 2018 Capital Expenditures.  All funds borrowed on an interim basis will be repaid no later than May 15, 2019. </w:t>
      </w:r>
    </w:p>
    <w:p w:rsidR="00DE6B1E" w:rsidRDefault="00DE6B1E" w:rsidP="004B0D3E">
      <w:pPr>
        <w:autoSpaceDE w:val="0"/>
        <w:autoSpaceDN w:val="0"/>
        <w:adjustRightInd w:val="0"/>
      </w:pPr>
    </w:p>
    <w:p w:rsidR="00DE6B1E" w:rsidRDefault="00DE6B1E" w:rsidP="004B0D3E">
      <w:pPr>
        <w:autoSpaceDE w:val="0"/>
        <w:autoSpaceDN w:val="0"/>
        <w:adjustRightInd w:val="0"/>
      </w:pPr>
      <w:r>
        <w:tab/>
      </w:r>
      <w:r>
        <w:tab/>
        <w:t>In Favour:</w:t>
      </w:r>
      <w:r>
        <w:tab/>
        <w:t>6</w:t>
      </w:r>
      <w:r>
        <w:tab/>
        <w:t>Opposing:</w:t>
      </w:r>
      <w:r>
        <w:tab/>
        <w:t>0</w:t>
      </w:r>
    </w:p>
    <w:p w:rsidR="00DE6B1E" w:rsidRDefault="00DE6B1E" w:rsidP="004B0D3E">
      <w:pPr>
        <w:autoSpaceDE w:val="0"/>
        <w:autoSpaceDN w:val="0"/>
        <w:adjustRightInd w:val="0"/>
      </w:pPr>
    </w:p>
    <w:p w:rsidR="00DE6B1E" w:rsidRDefault="00DE6B1E" w:rsidP="004B0D3E">
      <w:pPr>
        <w:autoSpaceDE w:val="0"/>
        <w:autoSpaceDN w:val="0"/>
        <w:adjustRightInd w:val="0"/>
      </w:pPr>
      <w:r w:rsidRPr="00DE6B1E">
        <w:rPr>
          <w:b/>
        </w:rPr>
        <w:t>Decision:</w:t>
      </w:r>
      <w:r w:rsidRPr="00DE6B1E">
        <w:rPr>
          <w:b/>
        </w:rPr>
        <w:tab/>
      </w:r>
      <w:r>
        <w:t>Motion carried.</w:t>
      </w:r>
    </w:p>
    <w:p w:rsidR="00DE6B1E" w:rsidRPr="00631142" w:rsidRDefault="00DE6B1E" w:rsidP="004B0D3E">
      <w:pPr>
        <w:autoSpaceDE w:val="0"/>
        <w:autoSpaceDN w:val="0"/>
        <w:adjustRightInd w:val="0"/>
      </w:pPr>
    </w:p>
    <w:p w:rsidR="004B0D3E" w:rsidRPr="00A9472A" w:rsidRDefault="004B0D3E" w:rsidP="004B0D3E">
      <w:pPr>
        <w:autoSpaceDE w:val="0"/>
        <w:autoSpaceDN w:val="0"/>
        <w:adjustRightInd w:val="0"/>
        <w:rPr>
          <w:rFonts w:eastAsia="Times New Roman"/>
          <w:b/>
          <w:color w:val="000000"/>
          <w:sz w:val="28"/>
          <w:szCs w:val="28"/>
        </w:rPr>
      </w:pPr>
      <w:r>
        <w:rPr>
          <w:rFonts w:eastAsia="Times New Roman"/>
          <w:b/>
          <w:color w:val="000000"/>
          <w:sz w:val="28"/>
          <w:szCs w:val="28"/>
        </w:rPr>
        <w:t>Variance Report</w:t>
      </w:r>
    </w:p>
    <w:p w:rsidR="004B0D3E" w:rsidRDefault="004B0D3E" w:rsidP="004B0D3E">
      <w:pPr>
        <w:autoSpaceDE w:val="0"/>
        <w:autoSpaceDN w:val="0"/>
        <w:adjustRightInd w:val="0"/>
        <w:rPr>
          <w:rFonts w:eastAsia="Times New Roman"/>
          <w:color w:val="000000"/>
        </w:rPr>
      </w:pPr>
    </w:p>
    <w:p w:rsidR="004B0D3E" w:rsidRDefault="004B0D3E" w:rsidP="004B0D3E">
      <w:pPr>
        <w:autoSpaceDE w:val="0"/>
        <w:autoSpaceDN w:val="0"/>
        <w:adjustRightInd w:val="0"/>
        <w:rPr>
          <w:rFonts w:eastAsia="Times New Roman"/>
          <w:color w:val="000000"/>
        </w:rPr>
      </w:pPr>
      <w:r>
        <w:rPr>
          <w:rFonts w:eastAsia="Times New Roman"/>
          <w:color w:val="000000"/>
        </w:rPr>
        <w:t>The Committee reviewed the Variance Report for the period ending September 30, 2018.  At the end of September, the Town is projecting a surplus of $178,821.  Our operating budget for 2018 is 16.4 million dollars. The major factor in creating the surplus is the fact that our wage accounts were $118,000 under budget in 2018 due to a combination of not filling vacancies in various positions, as well as hiring of some positions being carried out later than initially budgeted.</w:t>
      </w:r>
    </w:p>
    <w:p w:rsidR="004B0D3E" w:rsidRDefault="004B0D3E" w:rsidP="004B0D3E">
      <w:pPr>
        <w:autoSpaceDE w:val="0"/>
        <w:autoSpaceDN w:val="0"/>
        <w:adjustRightInd w:val="0"/>
        <w:rPr>
          <w:rFonts w:eastAsia="Times New Roman"/>
          <w:color w:val="000000"/>
        </w:rPr>
      </w:pPr>
    </w:p>
    <w:p w:rsidR="004B0D3E" w:rsidRPr="00374D45" w:rsidRDefault="004B0D3E" w:rsidP="004B0D3E">
      <w:pPr>
        <w:autoSpaceDE w:val="0"/>
        <w:autoSpaceDN w:val="0"/>
        <w:adjustRightInd w:val="0"/>
        <w:rPr>
          <w:rFonts w:eastAsia="Times New Roman"/>
          <w:color w:val="000000"/>
        </w:rPr>
      </w:pPr>
      <w:r>
        <w:rPr>
          <w:rFonts w:eastAsia="Times New Roman"/>
          <w:color w:val="000000"/>
        </w:rPr>
        <w:t xml:space="preserve">The Committee also reviewed the Capital Expenditure Budget for 2018.  At the end of </w:t>
      </w:r>
      <w:proofErr w:type="gramStart"/>
      <w:r>
        <w:rPr>
          <w:rFonts w:eastAsia="Times New Roman"/>
          <w:color w:val="000000"/>
        </w:rPr>
        <w:t>September</w:t>
      </w:r>
      <w:proofErr w:type="gramEnd"/>
      <w:r>
        <w:rPr>
          <w:rFonts w:eastAsia="Times New Roman"/>
          <w:color w:val="000000"/>
        </w:rPr>
        <w:t xml:space="preserve"> we are projecting that this will be approximately $500,000 under budget primarily due to the new salt shed and ballfield lighting projects being significantly under budget.</w:t>
      </w:r>
    </w:p>
    <w:p w:rsidR="004B0D3E" w:rsidRDefault="004B0D3E" w:rsidP="004B0D3E">
      <w:pPr>
        <w:autoSpaceDE w:val="0"/>
        <w:autoSpaceDN w:val="0"/>
        <w:adjustRightInd w:val="0"/>
        <w:rPr>
          <w:rFonts w:eastAsia="Times New Roman"/>
          <w:b/>
          <w:color w:val="000000"/>
          <w:szCs w:val="18"/>
        </w:rPr>
      </w:pPr>
    </w:p>
    <w:p w:rsidR="004B0D3E" w:rsidRPr="00A9472A" w:rsidRDefault="004B0D3E" w:rsidP="004B0D3E">
      <w:pPr>
        <w:autoSpaceDE w:val="0"/>
        <w:autoSpaceDN w:val="0"/>
        <w:adjustRightInd w:val="0"/>
        <w:rPr>
          <w:rFonts w:eastAsia="Times New Roman"/>
          <w:b/>
          <w:color w:val="000000"/>
          <w:sz w:val="28"/>
          <w:szCs w:val="28"/>
        </w:rPr>
      </w:pPr>
      <w:r>
        <w:rPr>
          <w:rFonts w:eastAsia="Times New Roman"/>
          <w:b/>
          <w:color w:val="000000"/>
          <w:sz w:val="28"/>
          <w:szCs w:val="28"/>
        </w:rPr>
        <w:t xml:space="preserve">Removal Order – 177 Elizabeth Drive </w:t>
      </w:r>
    </w:p>
    <w:p w:rsidR="004B0D3E" w:rsidRDefault="004B0D3E" w:rsidP="004B0D3E">
      <w:pPr>
        <w:autoSpaceDE w:val="0"/>
        <w:autoSpaceDN w:val="0"/>
        <w:adjustRightInd w:val="0"/>
        <w:rPr>
          <w:rFonts w:eastAsia="Times New Roman"/>
          <w:color w:val="000000"/>
        </w:rPr>
      </w:pPr>
    </w:p>
    <w:p w:rsidR="004B0D3E" w:rsidRDefault="004B0D3E" w:rsidP="004B0D3E">
      <w:pPr>
        <w:autoSpaceDE w:val="0"/>
        <w:autoSpaceDN w:val="0"/>
        <w:adjustRightInd w:val="0"/>
        <w:rPr>
          <w:rFonts w:eastAsia="Times New Roman"/>
          <w:color w:val="000000"/>
        </w:rPr>
      </w:pPr>
      <w:r>
        <w:rPr>
          <w:rFonts w:eastAsia="Times New Roman"/>
          <w:color w:val="000000"/>
        </w:rPr>
        <w:t xml:space="preserve">The Committee discussed the Removal Order for 177 Elizabeth Drive.   The Order is to remove a sign that is on the property of 177 Elizabeth Drive and advertises the services of the Jumping Bean.  The sign does not meet our sign regulations and the Engineering Department has been working with the owner for </w:t>
      </w:r>
      <w:proofErr w:type="gramStart"/>
      <w:r>
        <w:rPr>
          <w:rFonts w:eastAsia="Times New Roman"/>
          <w:color w:val="000000"/>
        </w:rPr>
        <w:t>a period of time</w:t>
      </w:r>
      <w:proofErr w:type="gramEnd"/>
      <w:r>
        <w:rPr>
          <w:rFonts w:eastAsia="Times New Roman"/>
          <w:color w:val="000000"/>
        </w:rPr>
        <w:t xml:space="preserve"> to get the issue resolved without any success and has asked that an Order be issued.</w:t>
      </w:r>
    </w:p>
    <w:p w:rsidR="004B0D3E" w:rsidRDefault="004B0D3E" w:rsidP="004B0D3E">
      <w:pPr>
        <w:autoSpaceDE w:val="0"/>
        <w:autoSpaceDN w:val="0"/>
        <w:adjustRightInd w:val="0"/>
        <w:rPr>
          <w:rFonts w:eastAsia="Times New Roman"/>
          <w:color w:val="000000"/>
        </w:rPr>
      </w:pPr>
    </w:p>
    <w:p w:rsidR="004B0D3E" w:rsidRDefault="004B0D3E" w:rsidP="004B0D3E">
      <w:pPr>
        <w:autoSpaceDE w:val="0"/>
        <w:autoSpaceDN w:val="0"/>
        <w:adjustRightInd w:val="0"/>
        <w:rPr>
          <w:rFonts w:eastAsia="Times New Roman"/>
          <w:color w:val="000000"/>
        </w:rPr>
      </w:pPr>
      <w:proofErr w:type="spellStart"/>
      <w:r>
        <w:rPr>
          <w:rFonts w:eastAsia="Times New Roman"/>
          <w:color w:val="000000"/>
        </w:rPr>
        <w:t>Councillor</w:t>
      </w:r>
      <w:proofErr w:type="spellEnd"/>
      <w:r>
        <w:rPr>
          <w:rFonts w:eastAsia="Times New Roman"/>
          <w:color w:val="000000"/>
        </w:rPr>
        <w:t xml:space="preserve"> Brown suggested that before the </w:t>
      </w:r>
      <w:r w:rsidR="00DE6B1E">
        <w:rPr>
          <w:rFonts w:eastAsia="Times New Roman"/>
          <w:color w:val="000000"/>
        </w:rPr>
        <w:t>order be issued</w:t>
      </w:r>
      <w:r>
        <w:rPr>
          <w:rFonts w:eastAsia="Times New Roman"/>
          <w:color w:val="000000"/>
        </w:rPr>
        <w:t>, that the Town make one final attempt to solve the problem.  She asked that the Director of Development be asked to contact the business owner to see if there is some way to correct the matter.   The rest of the Committee agreed.</w:t>
      </w:r>
    </w:p>
    <w:p w:rsidR="00DE6B1E" w:rsidRDefault="00DE6B1E" w:rsidP="004B0D3E">
      <w:pPr>
        <w:autoSpaceDE w:val="0"/>
        <w:autoSpaceDN w:val="0"/>
        <w:adjustRightInd w:val="0"/>
        <w:rPr>
          <w:rFonts w:eastAsia="Times New Roman"/>
          <w:color w:val="000000"/>
        </w:rPr>
      </w:pPr>
    </w:p>
    <w:p w:rsidR="00DE6B1E" w:rsidRPr="006B63DB" w:rsidRDefault="00806418" w:rsidP="004B0D3E">
      <w:pPr>
        <w:autoSpaceDE w:val="0"/>
        <w:autoSpaceDN w:val="0"/>
        <w:adjustRightInd w:val="0"/>
        <w:rPr>
          <w:rFonts w:eastAsia="Times New Roman"/>
          <w:color w:val="000000"/>
        </w:rPr>
      </w:pPr>
      <w:proofErr w:type="spellStart"/>
      <w:r w:rsidRPr="006B63DB">
        <w:rPr>
          <w:rFonts w:eastAsia="Times New Roman"/>
          <w:color w:val="000000"/>
        </w:rPr>
        <w:t>Councillor</w:t>
      </w:r>
      <w:proofErr w:type="spellEnd"/>
      <w:r w:rsidRPr="006B63DB">
        <w:rPr>
          <w:rFonts w:eastAsia="Times New Roman"/>
          <w:color w:val="000000"/>
        </w:rPr>
        <w:t xml:space="preserve"> Anstey disagreed and felt that they have had ample time to deal with the problem.  The sign does not meet the regulations and needs to be taken down.</w:t>
      </w:r>
    </w:p>
    <w:p w:rsidR="004B0D3E" w:rsidRPr="006B63DB" w:rsidRDefault="004B0D3E" w:rsidP="004B0D3E">
      <w:pPr>
        <w:autoSpaceDE w:val="0"/>
        <w:autoSpaceDN w:val="0"/>
        <w:adjustRightInd w:val="0"/>
        <w:rPr>
          <w:rFonts w:eastAsia="Times New Roman"/>
          <w:color w:val="000000"/>
        </w:rPr>
      </w:pPr>
    </w:p>
    <w:p w:rsidR="004B0D3E" w:rsidRPr="006B63DB" w:rsidRDefault="00806418" w:rsidP="004B0D3E">
      <w:pPr>
        <w:autoSpaceDE w:val="0"/>
        <w:autoSpaceDN w:val="0"/>
        <w:adjustRightInd w:val="0"/>
        <w:rPr>
          <w:rFonts w:eastAsia="Times New Roman"/>
          <w:color w:val="000000"/>
        </w:rPr>
      </w:pPr>
      <w:proofErr w:type="spellStart"/>
      <w:r w:rsidRPr="006B63DB">
        <w:rPr>
          <w:rFonts w:eastAsia="Times New Roman"/>
          <w:color w:val="000000"/>
        </w:rPr>
        <w:t>Councillor</w:t>
      </w:r>
      <w:proofErr w:type="spellEnd"/>
      <w:r w:rsidRPr="006B63DB">
        <w:rPr>
          <w:rFonts w:eastAsia="Times New Roman"/>
          <w:color w:val="000000"/>
        </w:rPr>
        <w:t xml:space="preserve"> </w:t>
      </w:r>
      <w:r w:rsidR="00C531CB" w:rsidRPr="006B63DB">
        <w:rPr>
          <w:rFonts w:eastAsia="Times New Roman"/>
          <w:color w:val="000000"/>
        </w:rPr>
        <w:t>Brown</w:t>
      </w:r>
      <w:r w:rsidRPr="006B63DB">
        <w:rPr>
          <w:rFonts w:eastAsia="Times New Roman"/>
          <w:color w:val="000000"/>
        </w:rPr>
        <w:t xml:space="preserve"> was concerned that </w:t>
      </w:r>
      <w:r w:rsidR="00882C2B" w:rsidRPr="006B63DB">
        <w:rPr>
          <w:rFonts w:eastAsia="Times New Roman"/>
          <w:color w:val="000000"/>
        </w:rPr>
        <w:t xml:space="preserve">the </w:t>
      </w:r>
      <w:r w:rsidRPr="006B63DB">
        <w:rPr>
          <w:rFonts w:eastAsia="Times New Roman"/>
          <w:color w:val="000000"/>
        </w:rPr>
        <w:t xml:space="preserve">business has not been </w:t>
      </w:r>
      <w:r w:rsidR="00882C2B" w:rsidRPr="006B63DB">
        <w:rPr>
          <w:rFonts w:eastAsia="Times New Roman"/>
          <w:color w:val="000000"/>
        </w:rPr>
        <w:t>invited in to discuss the regulations and feels that it is important to work with the businesses in the community.</w:t>
      </w:r>
    </w:p>
    <w:p w:rsidR="00882C2B" w:rsidRDefault="00882C2B" w:rsidP="004B0D3E">
      <w:pPr>
        <w:autoSpaceDE w:val="0"/>
        <w:autoSpaceDN w:val="0"/>
        <w:adjustRightInd w:val="0"/>
        <w:rPr>
          <w:rFonts w:eastAsia="Times New Roman"/>
          <w:i/>
          <w:color w:val="000000"/>
        </w:rPr>
      </w:pPr>
    </w:p>
    <w:p w:rsidR="00882C2B" w:rsidRPr="006B63DB" w:rsidRDefault="00882C2B" w:rsidP="004B0D3E">
      <w:pPr>
        <w:autoSpaceDE w:val="0"/>
        <w:autoSpaceDN w:val="0"/>
        <w:adjustRightInd w:val="0"/>
        <w:rPr>
          <w:rFonts w:eastAsia="Times New Roman"/>
          <w:color w:val="000000"/>
        </w:rPr>
      </w:pPr>
      <w:proofErr w:type="spellStart"/>
      <w:r w:rsidRPr="006B63DB">
        <w:rPr>
          <w:rFonts w:eastAsia="Times New Roman"/>
          <w:color w:val="000000"/>
        </w:rPr>
        <w:lastRenderedPageBreak/>
        <w:t>Councillor</w:t>
      </w:r>
      <w:proofErr w:type="spellEnd"/>
      <w:r w:rsidRPr="006B63DB">
        <w:rPr>
          <w:rFonts w:eastAsia="Times New Roman"/>
          <w:color w:val="000000"/>
        </w:rPr>
        <w:t xml:space="preserve"> Woodford agreed 100% with </w:t>
      </w:r>
      <w:proofErr w:type="spellStart"/>
      <w:r w:rsidRPr="006B63DB">
        <w:rPr>
          <w:rFonts w:eastAsia="Times New Roman"/>
          <w:color w:val="000000"/>
        </w:rPr>
        <w:t>Councillor</w:t>
      </w:r>
      <w:proofErr w:type="spellEnd"/>
      <w:r w:rsidRPr="006B63DB">
        <w:rPr>
          <w:rFonts w:eastAsia="Times New Roman"/>
          <w:color w:val="000000"/>
        </w:rPr>
        <w:t xml:space="preserve"> Anstey.</w:t>
      </w:r>
    </w:p>
    <w:p w:rsidR="00882C2B" w:rsidRPr="006B63DB" w:rsidRDefault="00882C2B" w:rsidP="004B0D3E">
      <w:pPr>
        <w:autoSpaceDE w:val="0"/>
        <w:autoSpaceDN w:val="0"/>
        <w:adjustRightInd w:val="0"/>
        <w:rPr>
          <w:rFonts w:eastAsia="Times New Roman"/>
          <w:color w:val="000000"/>
        </w:rPr>
      </w:pPr>
    </w:p>
    <w:p w:rsidR="00882C2B" w:rsidRPr="006B63DB" w:rsidRDefault="00882C2B" w:rsidP="004B0D3E">
      <w:pPr>
        <w:autoSpaceDE w:val="0"/>
        <w:autoSpaceDN w:val="0"/>
        <w:adjustRightInd w:val="0"/>
        <w:rPr>
          <w:rFonts w:eastAsia="Times New Roman"/>
          <w:b/>
          <w:color w:val="000000"/>
          <w:sz w:val="26"/>
          <w:szCs w:val="26"/>
        </w:rPr>
      </w:pPr>
      <w:r w:rsidRPr="006B63DB">
        <w:rPr>
          <w:rFonts w:eastAsia="Times New Roman"/>
          <w:b/>
          <w:color w:val="000000"/>
          <w:sz w:val="26"/>
          <w:szCs w:val="26"/>
        </w:rPr>
        <w:t>Motion #18-304</w:t>
      </w:r>
    </w:p>
    <w:p w:rsidR="00882C2B" w:rsidRPr="006B63DB" w:rsidRDefault="00882C2B" w:rsidP="004B0D3E">
      <w:pPr>
        <w:autoSpaceDE w:val="0"/>
        <w:autoSpaceDN w:val="0"/>
        <w:adjustRightInd w:val="0"/>
        <w:rPr>
          <w:rFonts w:eastAsia="Times New Roman"/>
          <w:b/>
          <w:color w:val="000000"/>
          <w:sz w:val="26"/>
          <w:szCs w:val="26"/>
        </w:rPr>
      </w:pPr>
      <w:r w:rsidRPr="006B63DB">
        <w:rPr>
          <w:rFonts w:eastAsia="Times New Roman"/>
          <w:b/>
          <w:color w:val="000000"/>
          <w:sz w:val="26"/>
          <w:szCs w:val="26"/>
        </w:rPr>
        <w:t>Removal Order – 177 Elizabeth Drive</w:t>
      </w:r>
    </w:p>
    <w:p w:rsidR="00882C2B" w:rsidRPr="006B63DB" w:rsidRDefault="00882C2B" w:rsidP="004B0D3E">
      <w:pPr>
        <w:autoSpaceDE w:val="0"/>
        <w:autoSpaceDN w:val="0"/>
        <w:adjustRightInd w:val="0"/>
        <w:rPr>
          <w:rFonts w:eastAsia="Times New Roman"/>
          <w:color w:val="000000"/>
        </w:rPr>
      </w:pPr>
    </w:p>
    <w:p w:rsidR="00882C2B" w:rsidRPr="006B63DB" w:rsidRDefault="00882C2B" w:rsidP="004B0D3E">
      <w:pPr>
        <w:autoSpaceDE w:val="0"/>
        <w:autoSpaceDN w:val="0"/>
        <w:adjustRightInd w:val="0"/>
        <w:rPr>
          <w:rFonts w:eastAsia="Times New Roman"/>
          <w:color w:val="000000"/>
        </w:rPr>
      </w:pPr>
      <w:r w:rsidRPr="006B63DB">
        <w:rPr>
          <w:rFonts w:eastAsia="Times New Roman"/>
          <w:color w:val="000000"/>
        </w:rPr>
        <w:t xml:space="preserve">Moved by </w:t>
      </w:r>
      <w:proofErr w:type="spellStart"/>
      <w:r w:rsidRPr="006B63DB">
        <w:rPr>
          <w:rFonts w:eastAsia="Times New Roman"/>
          <w:color w:val="000000"/>
        </w:rPr>
        <w:t>Councillor</w:t>
      </w:r>
      <w:proofErr w:type="spellEnd"/>
      <w:r w:rsidRPr="006B63DB">
        <w:rPr>
          <w:rFonts w:eastAsia="Times New Roman"/>
          <w:color w:val="000000"/>
        </w:rPr>
        <w:t xml:space="preserve"> Anstey and seconded by </w:t>
      </w:r>
      <w:proofErr w:type="spellStart"/>
      <w:r w:rsidRPr="006B63DB">
        <w:rPr>
          <w:rFonts w:eastAsia="Times New Roman"/>
          <w:color w:val="000000"/>
        </w:rPr>
        <w:t>Councillor</w:t>
      </w:r>
      <w:proofErr w:type="spellEnd"/>
      <w:r w:rsidRPr="006B63DB">
        <w:rPr>
          <w:rFonts w:eastAsia="Times New Roman"/>
          <w:color w:val="000000"/>
        </w:rPr>
        <w:t xml:space="preserve"> Woodford to issue a Removal Order for the temporary advertising sign at 177 Elizabeth Drive.</w:t>
      </w:r>
    </w:p>
    <w:p w:rsidR="00882C2B" w:rsidRPr="006B63DB" w:rsidRDefault="00882C2B" w:rsidP="004B0D3E">
      <w:pPr>
        <w:autoSpaceDE w:val="0"/>
        <w:autoSpaceDN w:val="0"/>
        <w:adjustRightInd w:val="0"/>
        <w:rPr>
          <w:rFonts w:eastAsia="Times New Roman"/>
          <w:color w:val="000000"/>
        </w:rPr>
      </w:pPr>
    </w:p>
    <w:p w:rsidR="00882C2B" w:rsidRPr="006B63DB" w:rsidRDefault="00882C2B" w:rsidP="004B0D3E">
      <w:pPr>
        <w:autoSpaceDE w:val="0"/>
        <w:autoSpaceDN w:val="0"/>
        <w:adjustRightInd w:val="0"/>
        <w:rPr>
          <w:rFonts w:eastAsia="Times New Roman"/>
          <w:color w:val="000000"/>
        </w:rPr>
      </w:pPr>
      <w:r w:rsidRPr="006B63DB">
        <w:rPr>
          <w:rFonts w:eastAsia="Times New Roman"/>
          <w:color w:val="000000"/>
        </w:rPr>
        <w:tab/>
      </w:r>
      <w:r w:rsidRPr="006B63DB">
        <w:rPr>
          <w:rFonts w:eastAsia="Times New Roman"/>
          <w:color w:val="000000"/>
        </w:rPr>
        <w:tab/>
        <w:t>In Favour:</w:t>
      </w:r>
      <w:r w:rsidRPr="006B63DB">
        <w:rPr>
          <w:rFonts w:eastAsia="Times New Roman"/>
          <w:color w:val="000000"/>
        </w:rPr>
        <w:tab/>
        <w:t>5</w:t>
      </w:r>
      <w:r w:rsidRPr="006B63DB">
        <w:rPr>
          <w:rFonts w:eastAsia="Times New Roman"/>
          <w:color w:val="000000"/>
        </w:rPr>
        <w:tab/>
        <w:t>Opposing:</w:t>
      </w:r>
      <w:r w:rsidRPr="006B63DB">
        <w:rPr>
          <w:rFonts w:eastAsia="Times New Roman"/>
          <w:color w:val="000000"/>
        </w:rPr>
        <w:tab/>
        <w:t xml:space="preserve">1 – </w:t>
      </w:r>
      <w:proofErr w:type="spellStart"/>
      <w:r w:rsidRPr="006B63DB">
        <w:rPr>
          <w:rFonts w:eastAsia="Times New Roman"/>
          <w:color w:val="000000"/>
        </w:rPr>
        <w:t>Councillor</w:t>
      </w:r>
      <w:proofErr w:type="spellEnd"/>
      <w:r w:rsidRPr="006B63DB">
        <w:rPr>
          <w:rFonts w:eastAsia="Times New Roman"/>
          <w:color w:val="000000"/>
        </w:rPr>
        <w:t xml:space="preserve"> Brown</w:t>
      </w:r>
    </w:p>
    <w:p w:rsidR="00882C2B" w:rsidRPr="006B63DB" w:rsidRDefault="00882C2B" w:rsidP="004B0D3E">
      <w:pPr>
        <w:autoSpaceDE w:val="0"/>
        <w:autoSpaceDN w:val="0"/>
        <w:adjustRightInd w:val="0"/>
        <w:rPr>
          <w:rFonts w:eastAsia="Times New Roman"/>
          <w:color w:val="000000"/>
        </w:rPr>
      </w:pPr>
    </w:p>
    <w:p w:rsidR="00882C2B" w:rsidRPr="006B63DB" w:rsidRDefault="00882C2B" w:rsidP="004B0D3E">
      <w:pPr>
        <w:autoSpaceDE w:val="0"/>
        <w:autoSpaceDN w:val="0"/>
        <w:adjustRightInd w:val="0"/>
        <w:rPr>
          <w:rFonts w:eastAsia="Times New Roman"/>
          <w:color w:val="000000"/>
        </w:rPr>
      </w:pPr>
      <w:r w:rsidRPr="006B63DB">
        <w:rPr>
          <w:rFonts w:eastAsia="Times New Roman"/>
          <w:b/>
          <w:color w:val="000000"/>
        </w:rPr>
        <w:t>Decision:</w:t>
      </w:r>
      <w:r w:rsidRPr="006B63DB">
        <w:rPr>
          <w:rFonts w:eastAsia="Times New Roman"/>
          <w:color w:val="000000"/>
        </w:rPr>
        <w:tab/>
        <w:t>Motion carried.</w:t>
      </w:r>
    </w:p>
    <w:p w:rsidR="00806418" w:rsidRPr="006B63DB" w:rsidRDefault="00806418" w:rsidP="004B0D3E">
      <w:pPr>
        <w:autoSpaceDE w:val="0"/>
        <w:autoSpaceDN w:val="0"/>
        <w:adjustRightInd w:val="0"/>
        <w:rPr>
          <w:rFonts w:eastAsia="Times New Roman"/>
          <w:color w:val="000000"/>
        </w:rPr>
      </w:pPr>
    </w:p>
    <w:p w:rsidR="004B0D3E" w:rsidRPr="004309EC" w:rsidRDefault="004B0D3E" w:rsidP="004B0D3E">
      <w:pPr>
        <w:autoSpaceDE w:val="0"/>
        <w:autoSpaceDN w:val="0"/>
        <w:adjustRightInd w:val="0"/>
        <w:rPr>
          <w:rFonts w:eastAsia="Times New Roman"/>
          <w:b/>
          <w:color w:val="000000"/>
          <w:sz w:val="28"/>
          <w:szCs w:val="28"/>
        </w:rPr>
      </w:pPr>
      <w:r>
        <w:rPr>
          <w:rFonts w:eastAsia="Times New Roman"/>
          <w:b/>
          <w:color w:val="000000"/>
          <w:sz w:val="28"/>
          <w:szCs w:val="28"/>
        </w:rPr>
        <w:t xml:space="preserve">Removal Order – 43 </w:t>
      </w:r>
      <w:proofErr w:type="spellStart"/>
      <w:r>
        <w:rPr>
          <w:rFonts w:eastAsia="Times New Roman"/>
          <w:b/>
          <w:color w:val="000000"/>
          <w:sz w:val="28"/>
          <w:szCs w:val="28"/>
        </w:rPr>
        <w:t>Wilcockson</w:t>
      </w:r>
      <w:proofErr w:type="spellEnd"/>
      <w:r>
        <w:rPr>
          <w:rFonts w:eastAsia="Times New Roman"/>
          <w:b/>
          <w:color w:val="000000"/>
          <w:sz w:val="28"/>
          <w:szCs w:val="28"/>
        </w:rPr>
        <w:t xml:space="preserve"> Crescent</w:t>
      </w:r>
    </w:p>
    <w:p w:rsidR="004B0D3E" w:rsidRDefault="004B0D3E" w:rsidP="004B0D3E">
      <w:pPr>
        <w:autoSpaceDE w:val="0"/>
        <w:autoSpaceDN w:val="0"/>
        <w:adjustRightInd w:val="0"/>
        <w:rPr>
          <w:rFonts w:eastAsia="Times New Roman"/>
          <w:color w:val="000000"/>
        </w:rPr>
      </w:pPr>
    </w:p>
    <w:p w:rsidR="004B0D3E" w:rsidRDefault="004B0D3E" w:rsidP="004B0D3E">
      <w:pPr>
        <w:autoSpaceDE w:val="0"/>
        <w:autoSpaceDN w:val="0"/>
        <w:adjustRightInd w:val="0"/>
        <w:rPr>
          <w:rFonts w:eastAsia="Times New Roman"/>
          <w:color w:val="000000"/>
        </w:rPr>
      </w:pPr>
      <w:r>
        <w:rPr>
          <w:rFonts w:eastAsia="Times New Roman"/>
          <w:color w:val="000000"/>
        </w:rPr>
        <w:t xml:space="preserve">The Committee reviewed a Removal Order for 43 </w:t>
      </w:r>
      <w:proofErr w:type="spellStart"/>
      <w:r>
        <w:rPr>
          <w:rFonts w:eastAsia="Times New Roman"/>
          <w:color w:val="000000"/>
        </w:rPr>
        <w:t>Wilcockson</w:t>
      </w:r>
      <w:proofErr w:type="spellEnd"/>
      <w:r>
        <w:rPr>
          <w:rFonts w:eastAsia="Times New Roman"/>
          <w:color w:val="000000"/>
        </w:rPr>
        <w:t xml:space="preserve"> Crescent.  The owner of 43 </w:t>
      </w:r>
      <w:proofErr w:type="spellStart"/>
      <w:r>
        <w:rPr>
          <w:rFonts w:eastAsia="Times New Roman"/>
          <w:color w:val="000000"/>
        </w:rPr>
        <w:t>Wilcockson</w:t>
      </w:r>
      <w:proofErr w:type="spellEnd"/>
      <w:r>
        <w:rPr>
          <w:rFonts w:eastAsia="Times New Roman"/>
          <w:color w:val="000000"/>
        </w:rPr>
        <w:t xml:space="preserve"> Crescent has written Council asking to be allowed to keep three different sheds on the Town’s property and Council has refused their request.  Since that time, the owner has not moved his property </w:t>
      </w:r>
      <w:proofErr w:type="gramStart"/>
      <w:r>
        <w:rPr>
          <w:rFonts w:eastAsia="Times New Roman"/>
          <w:color w:val="000000"/>
        </w:rPr>
        <w:t>off of</w:t>
      </w:r>
      <w:proofErr w:type="gramEnd"/>
      <w:r>
        <w:rPr>
          <w:rFonts w:eastAsia="Times New Roman"/>
          <w:color w:val="000000"/>
        </w:rPr>
        <w:t xml:space="preserve"> Town land despite being asked to.  As a result, an Order is required to move the sheds from Town property.</w:t>
      </w:r>
    </w:p>
    <w:p w:rsidR="00542E35" w:rsidRDefault="00542E35" w:rsidP="004B0D3E">
      <w:pPr>
        <w:autoSpaceDE w:val="0"/>
        <w:autoSpaceDN w:val="0"/>
        <w:adjustRightInd w:val="0"/>
        <w:rPr>
          <w:rFonts w:eastAsia="Times New Roman"/>
          <w:color w:val="000000"/>
        </w:rPr>
      </w:pPr>
    </w:p>
    <w:p w:rsidR="00542E35" w:rsidRPr="00542E35" w:rsidRDefault="00542E35" w:rsidP="004B0D3E">
      <w:pPr>
        <w:autoSpaceDE w:val="0"/>
        <w:autoSpaceDN w:val="0"/>
        <w:adjustRightInd w:val="0"/>
        <w:rPr>
          <w:rFonts w:eastAsia="Times New Roman"/>
          <w:b/>
          <w:color w:val="000000"/>
          <w:sz w:val="26"/>
          <w:szCs w:val="26"/>
        </w:rPr>
      </w:pPr>
      <w:r w:rsidRPr="00542E35">
        <w:rPr>
          <w:rFonts w:eastAsia="Times New Roman"/>
          <w:b/>
          <w:color w:val="000000"/>
          <w:sz w:val="26"/>
          <w:szCs w:val="26"/>
        </w:rPr>
        <w:t>Motion #18-305</w:t>
      </w:r>
    </w:p>
    <w:p w:rsidR="00542E35" w:rsidRPr="00542E35" w:rsidRDefault="00542E35" w:rsidP="004B0D3E">
      <w:pPr>
        <w:autoSpaceDE w:val="0"/>
        <w:autoSpaceDN w:val="0"/>
        <w:adjustRightInd w:val="0"/>
        <w:rPr>
          <w:rFonts w:eastAsia="Times New Roman"/>
          <w:b/>
          <w:color w:val="000000"/>
          <w:sz w:val="26"/>
          <w:szCs w:val="26"/>
        </w:rPr>
      </w:pPr>
      <w:r w:rsidRPr="00542E35">
        <w:rPr>
          <w:rFonts w:eastAsia="Times New Roman"/>
          <w:b/>
          <w:color w:val="000000"/>
          <w:sz w:val="26"/>
          <w:szCs w:val="26"/>
        </w:rPr>
        <w:t xml:space="preserve">Removal Order – 43 </w:t>
      </w:r>
      <w:proofErr w:type="spellStart"/>
      <w:r w:rsidRPr="00542E35">
        <w:rPr>
          <w:rFonts w:eastAsia="Times New Roman"/>
          <w:b/>
          <w:color w:val="000000"/>
          <w:sz w:val="26"/>
          <w:szCs w:val="26"/>
        </w:rPr>
        <w:t>Wilcockson</w:t>
      </w:r>
      <w:proofErr w:type="spellEnd"/>
      <w:r w:rsidRPr="00542E35">
        <w:rPr>
          <w:rFonts w:eastAsia="Times New Roman"/>
          <w:b/>
          <w:color w:val="000000"/>
          <w:sz w:val="26"/>
          <w:szCs w:val="26"/>
        </w:rPr>
        <w:t xml:space="preserve"> Crescent</w:t>
      </w:r>
    </w:p>
    <w:p w:rsidR="004B0D3E" w:rsidRDefault="004B0D3E" w:rsidP="004B0D3E">
      <w:pPr>
        <w:autoSpaceDE w:val="0"/>
        <w:autoSpaceDN w:val="0"/>
        <w:adjustRightInd w:val="0"/>
        <w:rPr>
          <w:rFonts w:eastAsia="Times New Roman"/>
          <w:color w:val="000000"/>
        </w:rPr>
      </w:pPr>
    </w:p>
    <w:p w:rsidR="004B0D3E" w:rsidRDefault="00542E35" w:rsidP="004B0D3E">
      <w:pPr>
        <w:autoSpaceDE w:val="0"/>
        <w:autoSpaceDN w:val="0"/>
        <w:adjustRightInd w:val="0"/>
        <w:rPr>
          <w:rFonts w:eastAsia="Times New Roman"/>
          <w:color w:val="000000"/>
        </w:rPr>
      </w:pPr>
      <w:r>
        <w:rPr>
          <w:rFonts w:eastAsia="Times New Roman"/>
          <w:color w:val="000000"/>
        </w:rPr>
        <w:t>M</w:t>
      </w:r>
      <w:r w:rsidR="004B0D3E">
        <w:rPr>
          <w:rFonts w:eastAsia="Times New Roman"/>
          <w:color w:val="000000"/>
        </w:rPr>
        <w:t>ove</w:t>
      </w:r>
      <w:r>
        <w:rPr>
          <w:rFonts w:eastAsia="Times New Roman"/>
          <w:color w:val="000000"/>
        </w:rPr>
        <w:t xml:space="preserve">d by </w:t>
      </w:r>
      <w:proofErr w:type="spellStart"/>
      <w:r>
        <w:rPr>
          <w:rFonts w:eastAsia="Times New Roman"/>
          <w:color w:val="000000"/>
        </w:rPr>
        <w:t>Councillor</w:t>
      </w:r>
      <w:proofErr w:type="spellEnd"/>
      <w:r>
        <w:rPr>
          <w:rFonts w:eastAsia="Times New Roman"/>
          <w:color w:val="000000"/>
        </w:rPr>
        <w:t xml:space="preserve"> Dove and seconded by </w:t>
      </w:r>
      <w:proofErr w:type="spellStart"/>
      <w:r>
        <w:rPr>
          <w:rFonts w:eastAsia="Times New Roman"/>
          <w:color w:val="000000"/>
        </w:rPr>
        <w:t>Councillor</w:t>
      </w:r>
      <w:proofErr w:type="spellEnd"/>
      <w:r>
        <w:rPr>
          <w:rFonts w:eastAsia="Times New Roman"/>
          <w:color w:val="000000"/>
        </w:rPr>
        <w:t xml:space="preserve"> Anstey that</w:t>
      </w:r>
      <w:r w:rsidR="004B0D3E">
        <w:rPr>
          <w:rFonts w:eastAsia="Times New Roman"/>
          <w:color w:val="000000"/>
        </w:rPr>
        <w:t xml:space="preserve"> the Town of Gander issue a Removal Order for three sheds on Town property adjacent to 43 </w:t>
      </w:r>
      <w:proofErr w:type="spellStart"/>
      <w:r w:rsidR="004B0D3E">
        <w:rPr>
          <w:rFonts w:eastAsia="Times New Roman"/>
          <w:color w:val="000000"/>
        </w:rPr>
        <w:t>Wilcockson</w:t>
      </w:r>
      <w:proofErr w:type="spellEnd"/>
      <w:r w:rsidR="004B0D3E">
        <w:rPr>
          <w:rFonts w:eastAsia="Times New Roman"/>
          <w:color w:val="000000"/>
        </w:rPr>
        <w:t xml:space="preserve"> Crescent.</w:t>
      </w:r>
    </w:p>
    <w:p w:rsidR="00542E35" w:rsidRDefault="00542E35" w:rsidP="004B0D3E">
      <w:pPr>
        <w:autoSpaceDE w:val="0"/>
        <w:autoSpaceDN w:val="0"/>
        <w:adjustRightInd w:val="0"/>
        <w:rPr>
          <w:rFonts w:eastAsia="Times New Roman"/>
          <w:color w:val="000000"/>
        </w:rPr>
      </w:pPr>
    </w:p>
    <w:p w:rsidR="00542E35" w:rsidRDefault="00542E35" w:rsidP="004B0D3E">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6</w:t>
      </w:r>
      <w:r>
        <w:rPr>
          <w:rFonts w:eastAsia="Times New Roman"/>
          <w:color w:val="000000"/>
        </w:rPr>
        <w:tab/>
        <w:t>Opposing:</w:t>
      </w:r>
      <w:r>
        <w:rPr>
          <w:rFonts w:eastAsia="Times New Roman"/>
          <w:color w:val="000000"/>
        </w:rPr>
        <w:tab/>
        <w:t>0</w:t>
      </w:r>
    </w:p>
    <w:p w:rsidR="00542E35" w:rsidRDefault="00542E35" w:rsidP="004B0D3E">
      <w:pPr>
        <w:autoSpaceDE w:val="0"/>
        <w:autoSpaceDN w:val="0"/>
        <w:adjustRightInd w:val="0"/>
        <w:rPr>
          <w:rFonts w:eastAsia="Times New Roman"/>
          <w:color w:val="000000"/>
        </w:rPr>
      </w:pPr>
    </w:p>
    <w:p w:rsidR="004B0D3E" w:rsidRDefault="00542E35" w:rsidP="004B0D3E">
      <w:pPr>
        <w:autoSpaceDE w:val="0"/>
        <w:autoSpaceDN w:val="0"/>
        <w:adjustRightInd w:val="0"/>
        <w:rPr>
          <w:rFonts w:eastAsia="Times New Roman"/>
          <w:color w:val="000000"/>
        </w:rPr>
      </w:pPr>
      <w:r w:rsidRPr="00542E35">
        <w:rPr>
          <w:rFonts w:eastAsia="Times New Roman"/>
          <w:b/>
          <w:color w:val="000000"/>
        </w:rPr>
        <w:t>Decision:</w:t>
      </w:r>
      <w:r w:rsidRPr="00542E35">
        <w:rPr>
          <w:rFonts w:eastAsia="Times New Roman"/>
          <w:b/>
          <w:color w:val="000000"/>
        </w:rPr>
        <w:tab/>
      </w:r>
      <w:r>
        <w:rPr>
          <w:rFonts w:eastAsia="Times New Roman"/>
          <w:color w:val="000000"/>
        </w:rPr>
        <w:t>Motion carried.</w:t>
      </w:r>
    </w:p>
    <w:p w:rsidR="00605DE7" w:rsidRDefault="00605DE7" w:rsidP="00CB1122"/>
    <w:p w:rsidR="00CE13A7" w:rsidRPr="004D014D" w:rsidRDefault="00D5329C" w:rsidP="00CB1122">
      <w:proofErr w:type="spellStart"/>
      <w:r w:rsidRPr="004D014D">
        <w:t>Councillor</w:t>
      </w:r>
      <w:proofErr w:type="spellEnd"/>
      <w:r w:rsidRPr="004D014D">
        <w:t xml:space="preserve"> Brown asked for clarification on what a perm</w:t>
      </w:r>
      <w:r w:rsidR="00C531CB" w:rsidRPr="004D014D">
        <w:t>anent structure</w:t>
      </w:r>
      <w:r w:rsidRPr="004D014D">
        <w:t xml:space="preserve"> was.  The Director of Engineering said that he can’t give a definition of what a perm</w:t>
      </w:r>
      <w:r w:rsidR="00C531CB" w:rsidRPr="004D014D">
        <w:t>anent</w:t>
      </w:r>
      <w:r w:rsidRPr="004D014D">
        <w:t xml:space="preserve"> is.  It would be up to Council as to what they would allow.</w:t>
      </w:r>
    </w:p>
    <w:p w:rsidR="00635629" w:rsidRDefault="00635629" w:rsidP="00CB1122"/>
    <w:p w:rsidR="002F7E13" w:rsidRDefault="00FF45C7" w:rsidP="00F74959">
      <w:pPr>
        <w:pStyle w:val="Heading3"/>
        <w:spacing w:before="0"/>
      </w:pPr>
      <w:r>
        <w:t>G</w:t>
      </w:r>
      <w:r w:rsidR="00DB67F8">
        <w:t>.</w:t>
      </w:r>
      <w:r w:rsidR="00DB67F8">
        <w:tab/>
        <w:t>Other Reports:</w:t>
      </w:r>
    </w:p>
    <w:p w:rsidR="00F74959" w:rsidRDefault="00635629" w:rsidP="00635629">
      <w:pPr>
        <w:ind w:firstLine="720"/>
      </w:pPr>
      <w:r>
        <w:t>None.</w:t>
      </w:r>
    </w:p>
    <w:bookmarkEnd w:id="1"/>
    <w:bookmarkEnd w:id="2"/>
    <w:p w:rsidR="00CC7120" w:rsidRDefault="000653A4" w:rsidP="005D179E">
      <w:pPr>
        <w:pStyle w:val="Heading1"/>
      </w:pPr>
      <w:r>
        <w:t>7</w:t>
      </w:r>
      <w:r w:rsidR="00FC700D">
        <w:t>.</w:t>
      </w:r>
      <w:r w:rsidR="00FC700D">
        <w:tab/>
      </w:r>
      <w:r w:rsidR="00403134">
        <w:t>ADMINISTRATION</w:t>
      </w:r>
    </w:p>
    <w:p w:rsidR="008C3E2F" w:rsidRPr="008C3E2F" w:rsidRDefault="008C3E2F" w:rsidP="008C3E2F">
      <w:pPr>
        <w:ind w:firstLine="720"/>
      </w:pPr>
      <w:r>
        <w:t>None.</w:t>
      </w:r>
      <w:r>
        <w:tab/>
      </w:r>
    </w:p>
    <w:p w:rsidR="00A01952" w:rsidRDefault="007220DE" w:rsidP="00C05A61">
      <w:pPr>
        <w:pStyle w:val="Heading1"/>
      </w:pPr>
      <w:r>
        <w:t>8</w:t>
      </w:r>
      <w:r w:rsidR="00CC7120">
        <w:t>.</w:t>
      </w:r>
      <w:r w:rsidR="00CC7120">
        <w:tab/>
      </w:r>
      <w:r w:rsidR="00403134">
        <w:t>CORRESPONDENCE</w:t>
      </w:r>
      <w:r w:rsidR="00B911E5">
        <w:tab/>
      </w:r>
    </w:p>
    <w:p w:rsidR="00E24555" w:rsidRPr="003904BE" w:rsidRDefault="00B911E5" w:rsidP="00B911E5">
      <w:pPr>
        <w:ind w:firstLine="720"/>
      </w:pPr>
      <w:r>
        <w:t>None.</w:t>
      </w:r>
      <w:r>
        <w:tab/>
      </w:r>
    </w:p>
    <w:p w:rsidR="007E0D19" w:rsidRDefault="007E1C97" w:rsidP="00FC700D">
      <w:pPr>
        <w:pStyle w:val="Heading1"/>
      </w:pPr>
      <w:r>
        <w:lastRenderedPageBreak/>
        <w:t>9</w:t>
      </w:r>
      <w:r w:rsidR="00FC700D">
        <w:t>.</w:t>
      </w:r>
      <w:r w:rsidR="00FC700D">
        <w:tab/>
      </w:r>
      <w:r w:rsidR="00403134">
        <w:t xml:space="preserve">NEW BUSINESS </w:t>
      </w:r>
    </w:p>
    <w:p w:rsidR="000B1D98" w:rsidRDefault="000B1D98" w:rsidP="000B1D98">
      <w:pPr>
        <w:pStyle w:val="Heading3"/>
      </w:pPr>
      <w:r w:rsidRPr="000B1D98">
        <w:t>Canadian Mental Health Association</w:t>
      </w:r>
    </w:p>
    <w:p w:rsidR="006845B6" w:rsidRDefault="000B1D98" w:rsidP="006845B6">
      <w:r w:rsidRPr="004D014D">
        <w:t xml:space="preserve">The Mayor attended </w:t>
      </w:r>
      <w:r w:rsidR="00C531CB" w:rsidRPr="004D014D">
        <w:t>a reception</w:t>
      </w:r>
      <w:r w:rsidRPr="004D014D">
        <w:t xml:space="preserve"> in Grand Falls – Windsor at which Bell gave </w:t>
      </w:r>
      <w:r w:rsidR="00C531CB" w:rsidRPr="004D014D">
        <w:t xml:space="preserve">a </w:t>
      </w:r>
      <w:r w:rsidRPr="004D014D">
        <w:t xml:space="preserve">$25,000 donation to </w:t>
      </w:r>
      <w:r w:rsidR="00C531CB" w:rsidRPr="004D014D">
        <w:t xml:space="preserve">the </w:t>
      </w:r>
      <w:r w:rsidRPr="004D014D">
        <w:t>Mental Health Association to deal with Suicide Prevention for high school athletes.   Gander Collegiate is on</w:t>
      </w:r>
      <w:r w:rsidR="00C531CB" w:rsidRPr="004D014D">
        <w:t>e</w:t>
      </w:r>
      <w:r w:rsidRPr="004D014D">
        <w:t xml:space="preserve"> the schools that will be </w:t>
      </w:r>
      <w:r w:rsidR="00C531CB" w:rsidRPr="004D014D">
        <w:t>included in the project</w:t>
      </w:r>
      <w:r w:rsidR="006845B6">
        <w:t>.</w:t>
      </w:r>
    </w:p>
    <w:p w:rsidR="006845B6" w:rsidRDefault="006845B6" w:rsidP="006845B6"/>
    <w:p w:rsidR="00F3279D" w:rsidRDefault="00B80909" w:rsidP="00EE68F6">
      <w:pPr>
        <w:pStyle w:val="Heading3"/>
      </w:pPr>
      <w:r>
        <w:t>E</w:t>
      </w:r>
      <w:r w:rsidR="000B1D98">
        <w:t>xternal Newsletter</w:t>
      </w:r>
    </w:p>
    <w:p w:rsidR="00B80909" w:rsidRPr="00F3279D" w:rsidRDefault="00B80909" w:rsidP="00B80909">
      <w:r w:rsidRPr="004D014D">
        <w:t>As a part of the Town of Gander’s Strategic Communications Plan, the Town will be producing and distributing a newsletter for residents, beginning in 2019. The newsletter will consist of seasonal information and regulations, updates on municipal projects, upcoming community events, and Town news and initiatives.</w:t>
      </w:r>
    </w:p>
    <w:p w:rsidR="00B80909" w:rsidRPr="004D014D" w:rsidRDefault="00B80909" w:rsidP="00B80909"/>
    <w:p w:rsidR="00B80909" w:rsidRDefault="00B80909" w:rsidP="00B80909">
      <w:r w:rsidRPr="004D014D">
        <w:t>Council has decided to engage Gander’s youth in deciding on a name for the newsletter. Council will be contacting St. Paul’s Intermediate, asking them to encourage their students to provide name ideas.</w:t>
      </w:r>
    </w:p>
    <w:p w:rsidR="00F3279D" w:rsidRPr="004D014D" w:rsidRDefault="00F3279D" w:rsidP="00B80909"/>
    <w:p w:rsidR="000B1D98" w:rsidRDefault="000B1D98" w:rsidP="000B1D98">
      <w:pPr>
        <w:pStyle w:val="Heading3"/>
      </w:pPr>
      <w:r>
        <w:t>Capital Updates</w:t>
      </w:r>
    </w:p>
    <w:p w:rsidR="006159FE" w:rsidRPr="004D014D" w:rsidRDefault="00FA1E30" w:rsidP="00A20B3A">
      <w:proofErr w:type="spellStart"/>
      <w:r w:rsidRPr="004D014D">
        <w:t>Councillor</w:t>
      </w:r>
      <w:proofErr w:type="spellEnd"/>
      <w:r w:rsidRPr="004D014D">
        <w:t xml:space="preserve"> Anstey gave updates on the status of Capital Projects in 2018.</w:t>
      </w:r>
      <w:r w:rsidR="00C531CB" w:rsidRPr="004D014D">
        <w:t xml:space="preserve">  Most of them are complete </w:t>
      </w:r>
      <w:proofErr w:type="gramStart"/>
      <w:r w:rsidR="00C531CB" w:rsidRPr="004D014D">
        <w:t>with the exception of</w:t>
      </w:r>
      <w:proofErr w:type="gramEnd"/>
      <w:r w:rsidR="00C531CB" w:rsidRPr="004D014D">
        <w:t xml:space="preserve"> the waste water treatment plant and Memorial Drive.</w:t>
      </w:r>
    </w:p>
    <w:p w:rsidR="00D53A35" w:rsidRDefault="00D53A35" w:rsidP="00A20B3A"/>
    <w:p w:rsidR="00D53A35" w:rsidRDefault="00D53A35" w:rsidP="00D53A35">
      <w:pPr>
        <w:pStyle w:val="Heading3"/>
      </w:pPr>
      <w:r>
        <w:t>Sod Turning</w:t>
      </w:r>
    </w:p>
    <w:p w:rsidR="006845B6" w:rsidRDefault="00D53A35" w:rsidP="006845B6">
      <w:r w:rsidRPr="004D014D">
        <w:t>The Mayor advised the public that last week there was a sod turning ceremony at the site of the new Waste Water Treatment Plant.</w:t>
      </w:r>
    </w:p>
    <w:p w:rsidR="006845B6" w:rsidRDefault="006845B6" w:rsidP="006845B6"/>
    <w:p w:rsidR="00D53A35" w:rsidRDefault="00D53A35" w:rsidP="006845B6">
      <w:pPr>
        <w:pStyle w:val="Heading3"/>
      </w:pPr>
      <w:r>
        <w:t>Gina Brown – Health Status</w:t>
      </w:r>
    </w:p>
    <w:p w:rsidR="006159FE" w:rsidRPr="004D014D" w:rsidRDefault="00824B5D" w:rsidP="00A20B3A">
      <w:proofErr w:type="spellStart"/>
      <w:r w:rsidRPr="004D014D">
        <w:t>Councillor</w:t>
      </w:r>
      <w:proofErr w:type="spellEnd"/>
      <w:r w:rsidRPr="004D014D">
        <w:t xml:space="preserve"> Brown advised that she was diagnosed with breast cancer and had surgery Monday.  She intends to continue in her role as </w:t>
      </w:r>
      <w:proofErr w:type="spellStart"/>
      <w:r w:rsidRPr="004D014D">
        <w:t>Councillor</w:t>
      </w:r>
      <w:proofErr w:type="spellEnd"/>
      <w:r w:rsidRPr="004D014D">
        <w:t xml:space="preserve"> and has no plans on resigning.  She encourages all women to get a mammogram when they are due.</w:t>
      </w:r>
    </w:p>
    <w:p w:rsidR="00FE07FB" w:rsidRPr="00F46E87" w:rsidRDefault="00FE07FB" w:rsidP="00A20B3A"/>
    <w:p w:rsidR="001B47BD" w:rsidRPr="00806CDF" w:rsidRDefault="00B0215E" w:rsidP="00806CDF">
      <w:pPr>
        <w:jc w:val="left"/>
        <w:rPr>
          <w:b/>
          <w:sz w:val="26"/>
          <w:szCs w:val="26"/>
        </w:rPr>
      </w:pPr>
      <w:r w:rsidRPr="00806CDF">
        <w:rPr>
          <w:b/>
          <w:sz w:val="26"/>
          <w:szCs w:val="26"/>
        </w:rPr>
        <w:t>Motion #</w:t>
      </w:r>
      <w:r w:rsidR="000653A4">
        <w:rPr>
          <w:b/>
          <w:sz w:val="26"/>
          <w:szCs w:val="26"/>
        </w:rPr>
        <w:t>18-</w:t>
      </w:r>
      <w:r w:rsidR="00FA1E30">
        <w:rPr>
          <w:b/>
          <w:sz w:val="26"/>
          <w:szCs w:val="26"/>
        </w:rPr>
        <w:t>306</w:t>
      </w:r>
    </w:p>
    <w:p w:rsidR="00B0215E" w:rsidRPr="00806CDF" w:rsidRDefault="00B0215E" w:rsidP="00B0215E">
      <w:pPr>
        <w:rPr>
          <w:b/>
          <w:sz w:val="26"/>
          <w:szCs w:val="26"/>
        </w:rPr>
      </w:pPr>
      <w:r w:rsidRPr="00806CDF">
        <w:rPr>
          <w:b/>
          <w:sz w:val="26"/>
          <w:szCs w:val="26"/>
        </w:rPr>
        <w:t>Adjournment</w:t>
      </w:r>
    </w:p>
    <w:p w:rsidR="00B0215E" w:rsidRPr="00806CDF" w:rsidRDefault="00B0215E" w:rsidP="00B0215E">
      <w:pPr>
        <w:rPr>
          <w:b/>
        </w:rPr>
      </w:pPr>
    </w:p>
    <w:p w:rsidR="00B0215E" w:rsidRPr="00C6007F" w:rsidRDefault="00B0215E" w:rsidP="00B0215E">
      <w:r w:rsidRPr="00806CDF">
        <w:t xml:space="preserve">There being no further business, it was moved </w:t>
      </w:r>
      <w:r w:rsidR="009260B2">
        <w:t xml:space="preserve">by </w:t>
      </w:r>
      <w:proofErr w:type="spellStart"/>
      <w:r w:rsidR="009260B2">
        <w:t>Counci</w:t>
      </w:r>
      <w:r w:rsidR="00A06511">
        <w:t>llor</w:t>
      </w:r>
      <w:proofErr w:type="spellEnd"/>
      <w:r w:rsidR="00A06511">
        <w:t xml:space="preserve"> </w:t>
      </w:r>
      <w:r w:rsidR="00D53A35">
        <w:t>Dove</w:t>
      </w:r>
      <w:r w:rsidR="00AB57DB" w:rsidRPr="00806CDF">
        <w:t xml:space="preserve"> </w:t>
      </w:r>
      <w:r w:rsidR="00B14A07" w:rsidRPr="00806CDF">
        <w:t xml:space="preserve">and seconded by </w:t>
      </w:r>
      <w:r w:rsidR="00D53A35">
        <w:t xml:space="preserve">Deputy Mayor Pollett </w:t>
      </w:r>
      <w:r w:rsidR="00B83E10" w:rsidRPr="00C6007F">
        <w:t>t</w:t>
      </w:r>
      <w:r w:rsidRPr="00C6007F">
        <w:t>hat the meeting be adjourned.</w:t>
      </w:r>
    </w:p>
    <w:p w:rsidR="003B700F" w:rsidRPr="00C6007F" w:rsidRDefault="003B700F" w:rsidP="00B0215E"/>
    <w:p w:rsidR="00CE2F98" w:rsidRPr="00806CDF" w:rsidRDefault="002D7467" w:rsidP="00562AF3">
      <w:pPr>
        <w:ind w:left="720" w:firstLine="720"/>
      </w:pPr>
      <w:r w:rsidRPr="00806CDF">
        <w:t>In Favour:</w:t>
      </w:r>
      <w:r w:rsidRPr="00806CDF">
        <w:tab/>
      </w:r>
      <w:r w:rsidR="00D53A35">
        <w:t>6</w:t>
      </w:r>
      <w:r w:rsidR="00B0215E" w:rsidRPr="00806CDF">
        <w:tab/>
        <w:t>Opposing:</w:t>
      </w:r>
      <w:r w:rsidR="00B0215E" w:rsidRPr="00806CDF">
        <w:tab/>
      </w:r>
      <w:r w:rsidR="00CC10D5" w:rsidRPr="00806CDF">
        <w:t>0</w:t>
      </w:r>
    </w:p>
    <w:p w:rsidR="00312001" w:rsidRPr="00806CDF" w:rsidRDefault="00312001" w:rsidP="00562AF3">
      <w:pPr>
        <w:ind w:left="720" w:firstLine="720"/>
      </w:pPr>
    </w:p>
    <w:p w:rsidR="001C16A5" w:rsidRPr="00806CDF" w:rsidRDefault="00B0215E" w:rsidP="007E0D19">
      <w:r w:rsidRPr="00806CDF">
        <w:rPr>
          <w:b/>
        </w:rPr>
        <w:t>Decision:</w:t>
      </w:r>
      <w:r w:rsidRPr="00806CDF">
        <w:rPr>
          <w:b/>
        </w:rPr>
        <w:tab/>
      </w:r>
      <w:r w:rsidRPr="00806CDF">
        <w:t xml:space="preserve">Motion </w:t>
      </w:r>
      <w:r w:rsidR="001C16A5" w:rsidRPr="00806CDF">
        <w:t>carried.</w:t>
      </w:r>
    </w:p>
    <w:p w:rsidR="001412F0" w:rsidRDefault="001412F0" w:rsidP="007E0D19"/>
    <w:p w:rsidR="00B80909" w:rsidRDefault="00B80909" w:rsidP="007E0D19"/>
    <w:p w:rsidR="00A258BA" w:rsidRDefault="00A258BA" w:rsidP="007E0D19"/>
    <w:p w:rsidR="00FF40F4" w:rsidRDefault="00FD04DC" w:rsidP="007E0D19">
      <w:r>
        <w:lastRenderedPageBreak/>
        <w:t>T</w:t>
      </w:r>
      <w:r w:rsidR="00FC700D" w:rsidRPr="00806CDF">
        <w:t>he meeting adjourned at</w:t>
      </w:r>
      <w:r w:rsidR="009918ED" w:rsidRPr="00806CDF">
        <w:t xml:space="preserve"> </w:t>
      </w:r>
      <w:r w:rsidR="00FE07FB">
        <w:t>6:</w:t>
      </w:r>
      <w:r w:rsidR="00D53A35">
        <w:t>10</w:t>
      </w:r>
      <w:r w:rsidR="004C7731" w:rsidRPr="00806CDF">
        <w:t xml:space="preserve"> </w:t>
      </w:r>
      <w:r w:rsidR="00FC4E11" w:rsidRPr="00806CDF">
        <w:t>p</w:t>
      </w:r>
      <w:r w:rsidR="004C7731" w:rsidRPr="00806CDF">
        <w:t>.</w:t>
      </w:r>
      <w:r w:rsidR="00FC4E11" w:rsidRPr="00806CDF">
        <w:t>m</w:t>
      </w:r>
      <w:r w:rsidR="00C613CD" w:rsidRPr="00806CDF">
        <w:t>.</w:t>
      </w:r>
    </w:p>
    <w:p w:rsidR="00D26C0C" w:rsidRDefault="00D26C0C" w:rsidP="007E0D19"/>
    <w:p w:rsidR="00103D42" w:rsidRDefault="00103D42" w:rsidP="007E0D19">
      <w:bookmarkStart w:id="3" w:name="_GoBack"/>
      <w:bookmarkEnd w:id="3"/>
    </w:p>
    <w:p w:rsidR="00FC700D" w:rsidRPr="00D26C0C" w:rsidRDefault="00B07B4D">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FE07FB" w:rsidP="00FC700D">
      <w:pPr>
        <w:rPr>
          <w:b/>
        </w:rPr>
      </w:pPr>
      <w:r>
        <w:rPr>
          <w:b/>
        </w:rPr>
        <w:t>P. Farwell</w:t>
      </w:r>
      <w:r w:rsidR="00A06511">
        <w:rPr>
          <w:b/>
        </w:rPr>
        <w:t>, Mayor</w:t>
      </w:r>
    </w:p>
    <w:p w:rsidR="0088724A" w:rsidRDefault="0088724A" w:rsidP="00FC700D">
      <w:pPr>
        <w:rPr>
          <w:b/>
        </w:rPr>
      </w:pPr>
    </w:p>
    <w:p w:rsidR="009260B2" w:rsidRPr="008E466B" w:rsidRDefault="009260B2" w:rsidP="00FC700D">
      <w:pPr>
        <w:rPr>
          <w:b/>
        </w:rPr>
      </w:pPr>
    </w:p>
    <w:p w:rsidR="007F2224" w:rsidRPr="008E466B" w:rsidRDefault="007F2224" w:rsidP="00FC700D">
      <w:pPr>
        <w:rPr>
          <w:b/>
        </w:rPr>
      </w:pPr>
      <w:r w:rsidRPr="008E466B">
        <w:rPr>
          <w:b/>
        </w:rPr>
        <w:t>___________________________________</w:t>
      </w:r>
    </w:p>
    <w:p w:rsidR="007F2224" w:rsidRPr="008E466B" w:rsidRDefault="00C6007F" w:rsidP="00FC700D">
      <w:pPr>
        <w:rPr>
          <w:b/>
        </w:rPr>
      </w:pPr>
      <w:r>
        <w:rPr>
          <w:b/>
        </w:rPr>
        <w:t>G. Brown</w:t>
      </w:r>
      <w:r w:rsidR="00E1397F" w:rsidRPr="008E466B">
        <w:rPr>
          <w:b/>
        </w:rPr>
        <w:t>, Town Clerk</w:t>
      </w:r>
    </w:p>
    <w:sectPr w:rsidR="007F2224" w:rsidRPr="008E466B" w:rsidSect="00DF7074">
      <w:headerReference w:type="default" r:id="rId8"/>
      <w:headerReference w:type="first" r:id="rId9"/>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B4D" w:rsidRDefault="00B07B4D" w:rsidP="007E0D19">
      <w:r>
        <w:separator/>
      </w:r>
    </w:p>
  </w:endnote>
  <w:endnote w:type="continuationSeparator" w:id="0">
    <w:p w:rsidR="00B07B4D" w:rsidRDefault="00B07B4D"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enturyGothic">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B4D" w:rsidRDefault="00B07B4D" w:rsidP="007E0D19">
      <w:r>
        <w:separator/>
      </w:r>
    </w:p>
  </w:footnote>
  <w:footnote w:type="continuationSeparator" w:id="0">
    <w:p w:rsidR="00B07B4D" w:rsidRDefault="00B07B4D" w:rsidP="007E0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3D6" w:rsidRPr="007E0D19" w:rsidRDefault="003813D6"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November 28,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Pr>
            <w:b/>
            <w:i/>
            <w:noProof/>
            <w:color w:val="7F7F7F" w:themeColor="text1" w:themeTint="80"/>
          </w:rPr>
          <w:t>18</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Pr>
            <w:b/>
            <w:i/>
            <w:noProof/>
            <w:color w:val="7F7F7F" w:themeColor="text1" w:themeTint="80"/>
          </w:rPr>
          <w:t>22</w:t>
        </w:r>
        <w:r w:rsidRPr="007E0D19">
          <w:rPr>
            <w:b/>
            <w:i/>
            <w:color w:val="7F7F7F" w:themeColor="text1" w:themeTint="80"/>
          </w:rPr>
          <w:fldChar w:fldCharType="end"/>
        </w:r>
      </w:sdtContent>
    </w:sdt>
  </w:p>
  <w:p w:rsidR="003813D6" w:rsidRPr="00C22809" w:rsidRDefault="003813D6">
    <w:pPr>
      <w:pStyle w:val="Header"/>
      <w:rPr>
        <w:b/>
        <w:i/>
        <w:color w:val="808080" w:themeColor="background1" w:themeShade="80"/>
        <w:u w:val="single"/>
      </w:rPr>
    </w:pPr>
  </w:p>
  <w:p w:rsidR="003813D6" w:rsidRDefault="003813D6" w:rsidP="00DF7074">
    <w:pPr>
      <w:tabs>
        <w:tab w:val="left" w:pos="482"/>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3D6" w:rsidRPr="00C20CB1" w:rsidRDefault="003813D6"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3813D6" w:rsidRPr="001169EB" w:rsidRDefault="003813D6"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3813D6" w:rsidRPr="001169EB" w:rsidRDefault="003813D6"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November 28, 2018 @ 4:30 p</w:t>
    </w:r>
    <w:r w:rsidRPr="001169EB">
      <w:rPr>
        <w:rFonts w:cs="Arial"/>
        <w:b/>
        <w:sz w:val="28"/>
        <w:szCs w:val="28"/>
      </w:rPr>
      <w:t>m</w:t>
    </w:r>
  </w:p>
  <w:p w:rsidR="003813D6" w:rsidRDefault="003813D6"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27B6D"/>
    <w:multiLevelType w:val="hybridMultilevel"/>
    <w:tmpl w:val="E9F87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07941"/>
    <w:multiLevelType w:val="hybridMultilevel"/>
    <w:tmpl w:val="0A4E9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A0858"/>
    <w:multiLevelType w:val="hybridMultilevel"/>
    <w:tmpl w:val="84426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F4DBE"/>
    <w:multiLevelType w:val="hybridMultilevel"/>
    <w:tmpl w:val="B29C83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A1E0613"/>
    <w:multiLevelType w:val="hybridMultilevel"/>
    <w:tmpl w:val="628AE13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2DE97F86"/>
    <w:multiLevelType w:val="hybridMultilevel"/>
    <w:tmpl w:val="0890EF8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B15833"/>
    <w:multiLevelType w:val="hybridMultilevel"/>
    <w:tmpl w:val="F4FC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45F7D"/>
    <w:multiLevelType w:val="hybridMultilevel"/>
    <w:tmpl w:val="F06E3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844E5A"/>
    <w:multiLevelType w:val="hybridMultilevel"/>
    <w:tmpl w:val="34B0BD4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38874407"/>
    <w:multiLevelType w:val="hybridMultilevel"/>
    <w:tmpl w:val="D6F2932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E11855"/>
    <w:multiLevelType w:val="hybridMultilevel"/>
    <w:tmpl w:val="1AC0B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2B3DC6"/>
    <w:multiLevelType w:val="hybridMultilevel"/>
    <w:tmpl w:val="09B6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F5506"/>
    <w:multiLevelType w:val="hybridMultilevel"/>
    <w:tmpl w:val="3A78985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48854FA6"/>
    <w:multiLevelType w:val="hybridMultilevel"/>
    <w:tmpl w:val="B2829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E62ED"/>
    <w:multiLevelType w:val="hybridMultilevel"/>
    <w:tmpl w:val="E31E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D26756"/>
    <w:multiLevelType w:val="hybridMultilevel"/>
    <w:tmpl w:val="1B9A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D4647F"/>
    <w:multiLevelType w:val="hybridMultilevel"/>
    <w:tmpl w:val="AA6453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D7D62"/>
    <w:multiLevelType w:val="hybridMultilevel"/>
    <w:tmpl w:val="68120D1E"/>
    <w:lvl w:ilvl="0" w:tplc="A2646A9C">
      <w:start w:val="1"/>
      <w:numFmt w:val="lowerLetter"/>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0" w15:restartNumberingAfterBreak="0">
    <w:nsid w:val="681C3D43"/>
    <w:multiLevelType w:val="hybridMultilevel"/>
    <w:tmpl w:val="0BB46DBC"/>
    <w:lvl w:ilvl="0" w:tplc="E1CA83A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6DA6556C"/>
    <w:multiLevelType w:val="hybridMultilevel"/>
    <w:tmpl w:val="D1927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84FB7"/>
    <w:multiLevelType w:val="hybridMultilevel"/>
    <w:tmpl w:val="7B3644B2"/>
    <w:lvl w:ilvl="0" w:tplc="B32AF5F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F27986"/>
    <w:multiLevelType w:val="hybridMultilevel"/>
    <w:tmpl w:val="B6CE8E9A"/>
    <w:lvl w:ilvl="0" w:tplc="EB6EA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6F36F6"/>
    <w:multiLevelType w:val="hybridMultilevel"/>
    <w:tmpl w:val="78EC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0D2650"/>
    <w:multiLevelType w:val="hybridMultilevel"/>
    <w:tmpl w:val="AE00E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6"/>
  </w:num>
  <w:num w:numId="4">
    <w:abstractNumId w:val="24"/>
  </w:num>
  <w:num w:numId="5">
    <w:abstractNumId w:val="19"/>
  </w:num>
  <w:num w:numId="6">
    <w:abstractNumId w:val="0"/>
  </w:num>
  <w:num w:numId="7">
    <w:abstractNumId w:val="5"/>
  </w:num>
  <w:num w:numId="8">
    <w:abstractNumId w:val="25"/>
  </w:num>
  <w:num w:numId="9">
    <w:abstractNumId w:val="7"/>
  </w:num>
  <w:num w:numId="10">
    <w:abstractNumId w:val="8"/>
  </w:num>
  <w:num w:numId="11">
    <w:abstractNumId w:val="1"/>
  </w:num>
  <w:num w:numId="12">
    <w:abstractNumId w:val="10"/>
  </w:num>
  <w:num w:numId="13">
    <w:abstractNumId w:val="17"/>
  </w:num>
  <w:num w:numId="14">
    <w:abstractNumId w:val="11"/>
  </w:num>
  <w:num w:numId="15">
    <w:abstractNumId w:val="21"/>
  </w:num>
  <w:num w:numId="16">
    <w:abstractNumId w:val="12"/>
  </w:num>
  <w:num w:numId="17">
    <w:abstractNumId w:val="9"/>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2"/>
  </w:num>
  <w:num w:numId="22">
    <w:abstractNumId w:val="15"/>
  </w:num>
  <w:num w:numId="23">
    <w:abstractNumId w:val="14"/>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
  </w:num>
  <w:num w:numId="27">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153D"/>
    <w:rsid w:val="000003BE"/>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3F4B"/>
    <w:rsid w:val="00014039"/>
    <w:rsid w:val="000144A9"/>
    <w:rsid w:val="0001497D"/>
    <w:rsid w:val="00014ADC"/>
    <w:rsid w:val="00014E9D"/>
    <w:rsid w:val="00015661"/>
    <w:rsid w:val="00015E8D"/>
    <w:rsid w:val="00017381"/>
    <w:rsid w:val="0001757F"/>
    <w:rsid w:val="00017869"/>
    <w:rsid w:val="00020219"/>
    <w:rsid w:val="000203D3"/>
    <w:rsid w:val="0002046D"/>
    <w:rsid w:val="00020B59"/>
    <w:rsid w:val="00020EE9"/>
    <w:rsid w:val="000212A2"/>
    <w:rsid w:val="000228D9"/>
    <w:rsid w:val="0002293C"/>
    <w:rsid w:val="00023A71"/>
    <w:rsid w:val="00023C1A"/>
    <w:rsid w:val="00023DD7"/>
    <w:rsid w:val="00024481"/>
    <w:rsid w:val="000248E5"/>
    <w:rsid w:val="00024FE1"/>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4F9A"/>
    <w:rsid w:val="00035BAF"/>
    <w:rsid w:val="00036231"/>
    <w:rsid w:val="000366E0"/>
    <w:rsid w:val="00036889"/>
    <w:rsid w:val="00036A65"/>
    <w:rsid w:val="00036A95"/>
    <w:rsid w:val="00037399"/>
    <w:rsid w:val="00037FAD"/>
    <w:rsid w:val="000407D8"/>
    <w:rsid w:val="000408AD"/>
    <w:rsid w:val="0004255F"/>
    <w:rsid w:val="00042B56"/>
    <w:rsid w:val="00042BB0"/>
    <w:rsid w:val="00042CBE"/>
    <w:rsid w:val="00043294"/>
    <w:rsid w:val="00043639"/>
    <w:rsid w:val="00043962"/>
    <w:rsid w:val="00043B4F"/>
    <w:rsid w:val="00043EE1"/>
    <w:rsid w:val="000443D9"/>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2AA"/>
    <w:rsid w:val="00062AA3"/>
    <w:rsid w:val="00062AE1"/>
    <w:rsid w:val="00062B3B"/>
    <w:rsid w:val="00062B7E"/>
    <w:rsid w:val="000631FC"/>
    <w:rsid w:val="000635B7"/>
    <w:rsid w:val="00063EF1"/>
    <w:rsid w:val="0006412C"/>
    <w:rsid w:val="000642A6"/>
    <w:rsid w:val="00064540"/>
    <w:rsid w:val="00064CE2"/>
    <w:rsid w:val="000652F8"/>
    <w:rsid w:val="000653A4"/>
    <w:rsid w:val="0006594D"/>
    <w:rsid w:val="00065EEC"/>
    <w:rsid w:val="000665F4"/>
    <w:rsid w:val="00066DB6"/>
    <w:rsid w:val="000672CE"/>
    <w:rsid w:val="000674F7"/>
    <w:rsid w:val="00067C7A"/>
    <w:rsid w:val="00067E2C"/>
    <w:rsid w:val="00070204"/>
    <w:rsid w:val="000705A3"/>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3CD"/>
    <w:rsid w:val="00084477"/>
    <w:rsid w:val="00084691"/>
    <w:rsid w:val="000848A9"/>
    <w:rsid w:val="000848FF"/>
    <w:rsid w:val="000851B4"/>
    <w:rsid w:val="00085390"/>
    <w:rsid w:val="000859EF"/>
    <w:rsid w:val="00085D8D"/>
    <w:rsid w:val="00086378"/>
    <w:rsid w:val="000863EA"/>
    <w:rsid w:val="000866A0"/>
    <w:rsid w:val="0008747A"/>
    <w:rsid w:val="000876A9"/>
    <w:rsid w:val="000876BA"/>
    <w:rsid w:val="00087888"/>
    <w:rsid w:val="00087A30"/>
    <w:rsid w:val="000903B3"/>
    <w:rsid w:val="000906B6"/>
    <w:rsid w:val="0009075C"/>
    <w:rsid w:val="00090CBB"/>
    <w:rsid w:val="00090D0E"/>
    <w:rsid w:val="00091360"/>
    <w:rsid w:val="000914E7"/>
    <w:rsid w:val="00091A34"/>
    <w:rsid w:val="00091C68"/>
    <w:rsid w:val="00092673"/>
    <w:rsid w:val="0009271F"/>
    <w:rsid w:val="00093386"/>
    <w:rsid w:val="000936E2"/>
    <w:rsid w:val="000937E4"/>
    <w:rsid w:val="00093C1C"/>
    <w:rsid w:val="00094B07"/>
    <w:rsid w:val="00094E79"/>
    <w:rsid w:val="00096204"/>
    <w:rsid w:val="000963AC"/>
    <w:rsid w:val="0009651E"/>
    <w:rsid w:val="000967F1"/>
    <w:rsid w:val="00097386"/>
    <w:rsid w:val="000973F7"/>
    <w:rsid w:val="00097DC2"/>
    <w:rsid w:val="00097E65"/>
    <w:rsid w:val="000A02B6"/>
    <w:rsid w:val="000A0889"/>
    <w:rsid w:val="000A0A63"/>
    <w:rsid w:val="000A0D47"/>
    <w:rsid w:val="000A13EA"/>
    <w:rsid w:val="000A1546"/>
    <w:rsid w:val="000A182A"/>
    <w:rsid w:val="000A1C1F"/>
    <w:rsid w:val="000A1E38"/>
    <w:rsid w:val="000A1EDC"/>
    <w:rsid w:val="000A27B9"/>
    <w:rsid w:val="000A29E9"/>
    <w:rsid w:val="000A2EA2"/>
    <w:rsid w:val="000A354E"/>
    <w:rsid w:val="000A3D22"/>
    <w:rsid w:val="000A41D3"/>
    <w:rsid w:val="000A51DC"/>
    <w:rsid w:val="000A589F"/>
    <w:rsid w:val="000A5E90"/>
    <w:rsid w:val="000A6269"/>
    <w:rsid w:val="000A6393"/>
    <w:rsid w:val="000A6497"/>
    <w:rsid w:val="000A654C"/>
    <w:rsid w:val="000A751C"/>
    <w:rsid w:val="000A7BB6"/>
    <w:rsid w:val="000A7CA8"/>
    <w:rsid w:val="000B02AB"/>
    <w:rsid w:val="000B0748"/>
    <w:rsid w:val="000B1B32"/>
    <w:rsid w:val="000B1B57"/>
    <w:rsid w:val="000B1CE4"/>
    <w:rsid w:val="000B1D98"/>
    <w:rsid w:val="000B2146"/>
    <w:rsid w:val="000B25E0"/>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5F06"/>
    <w:rsid w:val="000B7971"/>
    <w:rsid w:val="000C0227"/>
    <w:rsid w:val="000C0417"/>
    <w:rsid w:val="000C0D8D"/>
    <w:rsid w:val="000C0E52"/>
    <w:rsid w:val="000C1AC0"/>
    <w:rsid w:val="000C1FFD"/>
    <w:rsid w:val="000C2758"/>
    <w:rsid w:val="000C29D1"/>
    <w:rsid w:val="000C2C45"/>
    <w:rsid w:val="000C402E"/>
    <w:rsid w:val="000C40A8"/>
    <w:rsid w:val="000C42A5"/>
    <w:rsid w:val="000C467C"/>
    <w:rsid w:val="000C4F33"/>
    <w:rsid w:val="000C52E7"/>
    <w:rsid w:val="000C60A6"/>
    <w:rsid w:val="000C7693"/>
    <w:rsid w:val="000C79E9"/>
    <w:rsid w:val="000C7A60"/>
    <w:rsid w:val="000C7A96"/>
    <w:rsid w:val="000C7B8B"/>
    <w:rsid w:val="000C7CCC"/>
    <w:rsid w:val="000C7FAB"/>
    <w:rsid w:val="000D029A"/>
    <w:rsid w:val="000D0342"/>
    <w:rsid w:val="000D0580"/>
    <w:rsid w:val="000D1235"/>
    <w:rsid w:val="000D1667"/>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405"/>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B5F"/>
    <w:rsid w:val="000F0EE1"/>
    <w:rsid w:val="000F1FED"/>
    <w:rsid w:val="000F2037"/>
    <w:rsid w:val="000F211A"/>
    <w:rsid w:val="000F2394"/>
    <w:rsid w:val="000F2744"/>
    <w:rsid w:val="000F3192"/>
    <w:rsid w:val="000F3BBF"/>
    <w:rsid w:val="000F3C31"/>
    <w:rsid w:val="000F3D68"/>
    <w:rsid w:val="000F3EC0"/>
    <w:rsid w:val="000F3ED2"/>
    <w:rsid w:val="000F4762"/>
    <w:rsid w:val="000F4CB7"/>
    <w:rsid w:val="000F4DBC"/>
    <w:rsid w:val="000F4EC6"/>
    <w:rsid w:val="000F53CF"/>
    <w:rsid w:val="000F585B"/>
    <w:rsid w:val="000F5C09"/>
    <w:rsid w:val="000F5CFB"/>
    <w:rsid w:val="000F610A"/>
    <w:rsid w:val="000F653C"/>
    <w:rsid w:val="000F6D8A"/>
    <w:rsid w:val="000F7672"/>
    <w:rsid w:val="000F7722"/>
    <w:rsid w:val="001001DE"/>
    <w:rsid w:val="00100274"/>
    <w:rsid w:val="00101870"/>
    <w:rsid w:val="001018AF"/>
    <w:rsid w:val="0010190D"/>
    <w:rsid w:val="001020F5"/>
    <w:rsid w:val="00102784"/>
    <w:rsid w:val="00102846"/>
    <w:rsid w:val="00102A00"/>
    <w:rsid w:val="00102AA2"/>
    <w:rsid w:val="00103646"/>
    <w:rsid w:val="00103D42"/>
    <w:rsid w:val="00103F8F"/>
    <w:rsid w:val="001042EE"/>
    <w:rsid w:val="00104722"/>
    <w:rsid w:val="001048A9"/>
    <w:rsid w:val="00104F67"/>
    <w:rsid w:val="00105328"/>
    <w:rsid w:val="00105AB2"/>
    <w:rsid w:val="00106CC2"/>
    <w:rsid w:val="00106FCA"/>
    <w:rsid w:val="0010700A"/>
    <w:rsid w:val="001073FB"/>
    <w:rsid w:val="00107563"/>
    <w:rsid w:val="001101EA"/>
    <w:rsid w:val="00111179"/>
    <w:rsid w:val="00111315"/>
    <w:rsid w:val="00111FCC"/>
    <w:rsid w:val="00112B9A"/>
    <w:rsid w:val="00112F7B"/>
    <w:rsid w:val="0011392C"/>
    <w:rsid w:val="001144E8"/>
    <w:rsid w:val="00114C8B"/>
    <w:rsid w:val="00114E60"/>
    <w:rsid w:val="00115E14"/>
    <w:rsid w:val="0011668F"/>
    <w:rsid w:val="00116A36"/>
    <w:rsid w:val="00116C49"/>
    <w:rsid w:val="00117251"/>
    <w:rsid w:val="00117569"/>
    <w:rsid w:val="0011778F"/>
    <w:rsid w:val="00120564"/>
    <w:rsid w:val="00120752"/>
    <w:rsid w:val="001209C4"/>
    <w:rsid w:val="001243D8"/>
    <w:rsid w:val="00124599"/>
    <w:rsid w:val="001246A6"/>
    <w:rsid w:val="00124FA4"/>
    <w:rsid w:val="00125096"/>
    <w:rsid w:val="00125C37"/>
    <w:rsid w:val="00125C98"/>
    <w:rsid w:val="001261E7"/>
    <w:rsid w:val="00126552"/>
    <w:rsid w:val="001267DE"/>
    <w:rsid w:val="00126E8B"/>
    <w:rsid w:val="001300D7"/>
    <w:rsid w:val="00130241"/>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3C"/>
    <w:rsid w:val="001405B3"/>
    <w:rsid w:val="00140ECA"/>
    <w:rsid w:val="00140F69"/>
    <w:rsid w:val="00141019"/>
    <w:rsid w:val="001412D6"/>
    <w:rsid w:val="001412F0"/>
    <w:rsid w:val="00141658"/>
    <w:rsid w:val="00141A69"/>
    <w:rsid w:val="00141B1A"/>
    <w:rsid w:val="001428F4"/>
    <w:rsid w:val="00142A6D"/>
    <w:rsid w:val="00143416"/>
    <w:rsid w:val="001437CB"/>
    <w:rsid w:val="00143C75"/>
    <w:rsid w:val="00144419"/>
    <w:rsid w:val="00145533"/>
    <w:rsid w:val="00145C39"/>
    <w:rsid w:val="001461BC"/>
    <w:rsid w:val="00146B25"/>
    <w:rsid w:val="00146DA4"/>
    <w:rsid w:val="00146F44"/>
    <w:rsid w:val="00146F84"/>
    <w:rsid w:val="0014716F"/>
    <w:rsid w:val="00147B87"/>
    <w:rsid w:val="00150116"/>
    <w:rsid w:val="0015055B"/>
    <w:rsid w:val="00150870"/>
    <w:rsid w:val="0015095E"/>
    <w:rsid w:val="00151525"/>
    <w:rsid w:val="00151BC6"/>
    <w:rsid w:val="00151D1F"/>
    <w:rsid w:val="00152017"/>
    <w:rsid w:val="001523B0"/>
    <w:rsid w:val="00153B17"/>
    <w:rsid w:val="00153E3A"/>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A2"/>
    <w:rsid w:val="00162EE2"/>
    <w:rsid w:val="001631BB"/>
    <w:rsid w:val="00163780"/>
    <w:rsid w:val="00163BC1"/>
    <w:rsid w:val="0016402B"/>
    <w:rsid w:val="00164498"/>
    <w:rsid w:val="00164A5F"/>
    <w:rsid w:val="00164A97"/>
    <w:rsid w:val="00165930"/>
    <w:rsid w:val="00165D56"/>
    <w:rsid w:val="00165E45"/>
    <w:rsid w:val="00166537"/>
    <w:rsid w:val="00166657"/>
    <w:rsid w:val="00166BDE"/>
    <w:rsid w:val="00166D90"/>
    <w:rsid w:val="00166FFE"/>
    <w:rsid w:val="00167061"/>
    <w:rsid w:val="00167D87"/>
    <w:rsid w:val="00170826"/>
    <w:rsid w:val="00171200"/>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5AA0"/>
    <w:rsid w:val="00176027"/>
    <w:rsid w:val="00176105"/>
    <w:rsid w:val="0017639A"/>
    <w:rsid w:val="00176513"/>
    <w:rsid w:val="00176635"/>
    <w:rsid w:val="00177200"/>
    <w:rsid w:val="00180AFD"/>
    <w:rsid w:val="00180DF3"/>
    <w:rsid w:val="00180E72"/>
    <w:rsid w:val="00180FDE"/>
    <w:rsid w:val="00181B10"/>
    <w:rsid w:val="00182114"/>
    <w:rsid w:val="0018213D"/>
    <w:rsid w:val="00182146"/>
    <w:rsid w:val="00182630"/>
    <w:rsid w:val="00182635"/>
    <w:rsid w:val="00182681"/>
    <w:rsid w:val="00183084"/>
    <w:rsid w:val="001833C6"/>
    <w:rsid w:val="001834C8"/>
    <w:rsid w:val="0018352C"/>
    <w:rsid w:val="0018376B"/>
    <w:rsid w:val="00183D86"/>
    <w:rsid w:val="001840D6"/>
    <w:rsid w:val="00184293"/>
    <w:rsid w:val="001843D8"/>
    <w:rsid w:val="00184405"/>
    <w:rsid w:val="001847C8"/>
    <w:rsid w:val="00184985"/>
    <w:rsid w:val="00184B0A"/>
    <w:rsid w:val="0018569B"/>
    <w:rsid w:val="00185CF8"/>
    <w:rsid w:val="00185E03"/>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C5"/>
    <w:rsid w:val="00194EE4"/>
    <w:rsid w:val="00195153"/>
    <w:rsid w:val="00195837"/>
    <w:rsid w:val="00195FAA"/>
    <w:rsid w:val="0019732C"/>
    <w:rsid w:val="00197415"/>
    <w:rsid w:val="00197782"/>
    <w:rsid w:val="001A0BD2"/>
    <w:rsid w:val="001A0CA3"/>
    <w:rsid w:val="001A0E25"/>
    <w:rsid w:val="001A11CB"/>
    <w:rsid w:val="001A149E"/>
    <w:rsid w:val="001A158A"/>
    <w:rsid w:val="001A184C"/>
    <w:rsid w:val="001A1D05"/>
    <w:rsid w:val="001A1D84"/>
    <w:rsid w:val="001A2811"/>
    <w:rsid w:val="001A33AE"/>
    <w:rsid w:val="001A3AA0"/>
    <w:rsid w:val="001A3CD0"/>
    <w:rsid w:val="001A3F23"/>
    <w:rsid w:val="001A3FBD"/>
    <w:rsid w:val="001A4DB5"/>
    <w:rsid w:val="001A4FB4"/>
    <w:rsid w:val="001A5367"/>
    <w:rsid w:val="001A56C7"/>
    <w:rsid w:val="001A57AD"/>
    <w:rsid w:val="001A6F16"/>
    <w:rsid w:val="001A7EAE"/>
    <w:rsid w:val="001B01E1"/>
    <w:rsid w:val="001B0687"/>
    <w:rsid w:val="001B0A3E"/>
    <w:rsid w:val="001B0C8B"/>
    <w:rsid w:val="001B1057"/>
    <w:rsid w:val="001B1303"/>
    <w:rsid w:val="001B1AE2"/>
    <w:rsid w:val="001B262B"/>
    <w:rsid w:val="001B2E3B"/>
    <w:rsid w:val="001B378A"/>
    <w:rsid w:val="001B3BDD"/>
    <w:rsid w:val="001B40A9"/>
    <w:rsid w:val="001B4344"/>
    <w:rsid w:val="001B47BD"/>
    <w:rsid w:val="001B494B"/>
    <w:rsid w:val="001B5347"/>
    <w:rsid w:val="001B56DA"/>
    <w:rsid w:val="001B6185"/>
    <w:rsid w:val="001B70FD"/>
    <w:rsid w:val="001B754A"/>
    <w:rsid w:val="001B7CB8"/>
    <w:rsid w:val="001B7CF1"/>
    <w:rsid w:val="001B7D27"/>
    <w:rsid w:val="001C03D5"/>
    <w:rsid w:val="001C0400"/>
    <w:rsid w:val="001C09EB"/>
    <w:rsid w:val="001C0D4D"/>
    <w:rsid w:val="001C10CC"/>
    <w:rsid w:val="001C16A5"/>
    <w:rsid w:val="001C2680"/>
    <w:rsid w:val="001C279E"/>
    <w:rsid w:val="001C2EC9"/>
    <w:rsid w:val="001C3038"/>
    <w:rsid w:val="001C32C4"/>
    <w:rsid w:val="001C33F2"/>
    <w:rsid w:val="001C355F"/>
    <w:rsid w:val="001C3665"/>
    <w:rsid w:val="001C4189"/>
    <w:rsid w:val="001C41D4"/>
    <w:rsid w:val="001C46F8"/>
    <w:rsid w:val="001C503A"/>
    <w:rsid w:val="001C50BA"/>
    <w:rsid w:val="001C5B2E"/>
    <w:rsid w:val="001C5C67"/>
    <w:rsid w:val="001C5F26"/>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AB0"/>
    <w:rsid w:val="001D3C22"/>
    <w:rsid w:val="001D460C"/>
    <w:rsid w:val="001D4A75"/>
    <w:rsid w:val="001D4AA4"/>
    <w:rsid w:val="001D4CDA"/>
    <w:rsid w:val="001D53B9"/>
    <w:rsid w:val="001D580F"/>
    <w:rsid w:val="001D59E8"/>
    <w:rsid w:val="001D6770"/>
    <w:rsid w:val="001D7A5B"/>
    <w:rsid w:val="001E037E"/>
    <w:rsid w:val="001E0976"/>
    <w:rsid w:val="001E097B"/>
    <w:rsid w:val="001E0A5A"/>
    <w:rsid w:val="001E132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08B"/>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5EE"/>
    <w:rsid w:val="00204817"/>
    <w:rsid w:val="002049B1"/>
    <w:rsid w:val="00206246"/>
    <w:rsid w:val="00206490"/>
    <w:rsid w:val="002065B7"/>
    <w:rsid w:val="002065F4"/>
    <w:rsid w:val="00207279"/>
    <w:rsid w:val="00207A89"/>
    <w:rsid w:val="00207D02"/>
    <w:rsid w:val="00207E9B"/>
    <w:rsid w:val="002105B7"/>
    <w:rsid w:val="00210E1C"/>
    <w:rsid w:val="002119EF"/>
    <w:rsid w:val="00212262"/>
    <w:rsid w:val="002129E9"/>
    <w:rsid w:val="00213499"/>
    <w:rsid w:val="002134A2"/>
    <w:rsid w:val="0021560A"/>
    <w:rsid w:val="00215E0A"/>
    <w:rsid w:val="002162C1"/>
    <w:rsid w:val="00216483"/>
    <w:rsid w:val="00216B3D"/>
    <w:rsid w:val="00216FD5"/>
    <w:rsid w:val="00217AA1"/>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6882"/>
    <w:rsid w:val="00236F16"/>
    <w:rsid w:val="00237295"/>
    <w:rsid w:val="00237620"/>
    <w:rsid w:val="0024047A"/>
    <w:rsid w:val="00240491"/>
    <w:rsid w:val="00240FB0"/>
    <w:rsid w:val="002414F6"/>
    <w:rsid w:val="00241B86"/>
    <w:rsid w:val="00242832"/>
    <w:rsid w:val="0024362F"/>
    <w:rsid w:val="0024366B"/>
    <w:rsid w:val="00243ED9"/>
    <w:rsid w:val="00244006"/>
    <w:rsid w:val="00244629"/>
    <w:rsid w:val="00244667"/>
    <w:rsid w:val="002447E1"/>
    <w:rsid w:val="00244E52"/>
    <w:rsid w:val="00244F9A"/>
    <w:rsid w:val="00245064"/>
    <w:rsid w:val="002454FA"/>
    <w:rsid w:val="002456BA"/>
    <w:rsid w:val="002459E5"/>
    <w:rsid w:val="00245CF5"/>
    <w:rsid w:val="00245FB4"/>
    <w:rsid w:val="002464C7"/>
    <w:rsid w:val="002465AB"/>
    <w:rsid w:val="0024688C"/>
    <w:rsid w:val="00246F1E"/>
    <w:rsid w:val="00246F43"/>
    <w:rsid w:val="00247017"/>
    <w:rsid w:val="00247170"/>
    <w:rsid w:val="00247486"/>
    <w:rsid w:val="00247DE9"/>
    <w:rsid w:val="0025015B"/>
    <w:rsid w:val="00251204"/>
    <w:rsid w:val="002512C8"/>
    <w:rsid w:val="0025146A"/>
    <w:rsid w:val="00251A5A"/>
    <w:rsid w:val="00252908"/>
    <w:rsid w:val="002536EB"/>
    <w:rsid w:val="002544EB"/>
    <w:rsid w:val="00254D64"/>
    <w:rsid w:val="00255122"/>
    <w:rsid w:val="00255577"/>
    <w:rsid w:val="002558AF"/>
    <w:rsid w:val="0025593E"/>
    <w:rsid w:val="0025669B"/>
    <w:rsid w:val="00256C44"/>
    <w:rsid w:val="00257708"/>
    <w:rsid w:val="00257D70"/>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A05"/>
    <w:rsid w:val="00266F34"/>
    <w:rsid w:val="00267547"/>
    <w:rsid w:val="002676C5"/>
    <w:rsid w:val="00270582"/>
    <w:rsid w:val="002709D6"/>
    <w:rsid w:val="002720E9"/>
    <w:rsid w:val="002720F2"/>
    <w:rsid w:val="00272356"/>
    <w:rsid w:val="002723E6"/>
    <w:rsid w:val="002724DD"/>
    <w:rsid w:val="00273125"/>
    <w:rsid w:val="0027321B"/>
    <w:rsid w:val="002737E8"/>
    <w:rsid w:val="0027390D"/>
    <w:rsid w:val="00274603"/>
    <w:rsid w:val="00274935"/>
    <w:rsid w:val="00274F31"/>
    <w:rsid w:val="00275765"/>
    <w:rsid w:val="002760B1"/>
    <w:rsid w:val="0027662C"/>
    <w:rsid w:val="002766DF"/>
    <w:rsid w:val="00277493"/>
    <w:rsid w:val="0027797F"/>
    <w:rsid w:val="002801E0"/>
    <w:rsid w:val="002808BC"/>
    <w:rsid w:val="00280923"/>
    <w:rsid w:val="00280B4D"/>
    <w:rsid w:val="00280E2F"/>
    <w:rsid w:val="002813C3"/>
    <w:rsid w:val="00282051"/>
    <w:rsid w:val="0028214A"/>
    <w:rsid w:val="00282AB8"/>
    <w:rsid w:val="00282EDB"/>
    <w:rsid w:val="00283494"/>
    <w:rsid w:val="002837AD"/>
    <w:rsid w:val="00283952"/>
    <w:rsid w:val="00283BFD"/>
    <w:rsid w:val="00283C01"/>
    <w:rsid w:val="002841AD"/>
    <w:rsid w:val="002841FF"/>
    <w:rsid w:val="0028429B"/>
    <w:rsid w:val="002845CD"/>
    <w:rsid w:val="0028465D"/>
    <w:rsid w:val="002847F6"/>
    <w:rsid w:val="00284925"/>
    <w:rsid w:val="00284C70"/>
    <w:rsid w:val="00284E5B"/>
    <w:rsid w:val="00284FBA"/>
    <w:rsid w:val="0028577E"/>
    <w:rsid w:val="00285B19"/>
    <w:rsid w:val="00285CC2"/>
    <w:rsid w:val="00285D01"/>
    <w:rsid w:val="00285DF7"/>
    <w:rsid w:val="00285F0E"/>
    <w:rsid w:val="00285F3E"/>
    <w:rsid w:val="002866FC"/>
    <w:rsid w:val="002868B3"/>
    <w:rsid w:val="00286D20"/>
    <w:rsid w:val="00286DE2"/>
    <w:rsid w:val="00286EFA"/>
    <w:rsid w:val="00286FA4"/>
    <w:rsid w:val="0028748F"/>
    <w:rsid w:val="002878A0"/>
    <w:rsid w:val="00287BCD"/>
    <w:rsid w:val="00290089"/>
    <w:rsid w:val="00290B0A"/>
    <w:rsid w:val="00290DE0"/>
    <w:rsid w:val="00290E90"/>
    <w:rsid w:val="00291595"/>
    <w:rsid w:val="00291673"/>
    <w:rsid w:val="00291716"/>
    <w:rsid w:val="00291721"/>
    <w:rsid w:val="0029206F"/>
    <w:rsid w:val="00292975"/>
    <w:rsid w:val="00292A17"/>
    <w:rsid w:val="00293108"/>
    <w:rsid w:val="00293965"/>
    <w:rsid w:val="00293988"/>
    <w:rsid w:val="00293A52"/>
    <w:rsid w:val="00293BFA"/>
    <w:rsid w:val="002949DB"/>
    <w:rsid w:val="002949E4"/>
    <w:rsid w:val="00294BF9"/>
    <w:rsid w:val="00294CFF"/>
    <w:rsid w:val="00295C19"/>
    <w:rsid w:val="00295ED9"/>
    <w:rsid w:val="00296258"/>
    <w:rsid w:val="00296851"/>
    <w:rsid w:val="00296AFC"/>
    <w:rsid w:val="00297011"/>
    <w:rsid w:val="002A021E"/>
    <w:rsid w:val="002A14CE"/>
    <w:rsid w:val="002A1516"/>
    <w:rsid w:val="002A16CC"/>
    <w:rsid w:val="002A180A"/>
    <w:rsid w:val="002A2EA2"/>
    <w:rsid w:val="002A3819"/>
    <w:rsid w:val="002A39FC"/>
    <w:rsid w:val="002A3BD5"/>
    <w:rsid w:val="002A3EFB"/>
    <w:rsid w:val="002A4559"/>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74D"/>
    <w:rsid w:val="002B18A3"/>
    <w:rsid w:val="002B1E8F"/>
    <w:rsid w:val="002B203E"/>
    <w:rsid w:val="002B223A"/>
    <w:rsid w:val="002B22A5"/>
    <w:rsid w:val="002B2321"/>
    <w:rsid w:val="002B278D"/>
    <w:rsid w:val="002B29B9"/>
    <w:rsid w:val="002B2B8C"/>
    <w:rsid w:val="002B2D78"/>
    <w:rsid w:val="002B381D"/>
    <w:rsid w:val="002B397A"/>
    <w:rsid w:val="002B481A"/>
    <w:rsid w:val="002B4AF3"/>
    <w:rsid w:val="002B50D0"/>
    <w:rsid w:val="002B5842"/>
    <w:rsid w:val="002B5B61"/>
    <w:rsid w:val="002B5BC6"/>
    <w:rsid w:val="002B6ECD"/>
    <w:rsid w:val="002B7B06"/>
    <w:rsid w:val="002B7E86"/>
    <w:rsid w:val="002C0433"/>
    <w:rsid w:val="002C0611"/>
    <w:rsid w:val="002C07F6"/>
    <w:rsid w:val="002C1188"/>
    <w:rsid w:val="002C14A0"/>
    <w:rsid w:val="002C15A3"/>
    <w:rsid w:val="002C1890"/>
    <w:rsid w:val="002C1F0B"/>
    <w:rsid w:val="002C1FEE"/>
    <w:rsid w:val="002C275F"/>
    <w:rsid w:val="002C3A93"/>
    <w:rsid w:val="002C3FC8"/>
    <w:rsid w:val="002C4337"/>
    <w:rsid w:val="002C4A71"/>
    <w:rsid w:val="002C4BBA"/>
    <w:rsid w:val="002C51AD"/>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5DEC"/>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C6E"/>
    <w:rsid w:val="002E5E1F"/>
    <w:rsid w:val="002E5F68"/>
    <w:rsid w:val="002E60B1"/>
    <w:rsid w:val="002E62D0"/>
    <w:rsid w:val="002E6404"/>
    <w:rsid w:val="002E6C09"/>
    <w:rsid w:val="002E6C18"/>
    <w:rsid w:val="002E6FBD"/>
    <w:rsid w:val="002E7307"/>
    <w:rsid w:val="002E73C6"/>
    <w:rsid w:val="002E7B21"/>
    <w:rsid w:val="002E7C58"/>
    <w:rsid w:val="002F053F"/>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4C4"/>
    <w:rsid w:val="002F6FF9"/>
    <w:rsid w:val="002F71DF"/>
    <w:rsid w:val="002F7E13"/>
    <w:rsid w:val="00300413"/>
    <w:rsid w:val="003004A3"/>
    <w:rsid w:val="0030081E"/>
    <w:rsid w:val="0030126A"/>
    <w:rsid w:val="00301AFE"/>
    <w:rsid w:val="00301D54"/>
    <w:rsid w:val="00301E95"/>
    <w:rsid w:val="003029E4"/>
    <w:rsid w:val="00302BC9"/>
    <w:rsid w:val="0030328C"/>
    <w:rsid w:val="00303BD6"/>
    <w:rsid w:val="00304AF7"/>
    <w:rsid w:val="00304CC4"/>
    <w:rsid w:val="00304ED7"/>
    <w:rsid w:val="0030529E"/>
    <w:rsid w:val="00305ABE"/>
    <w:rsid w:val="00306C50"/>
    <w:rsid w:val="00306FBE"/>
    <w:rsid w:val="00307D23"/>
    <w:rsid w:val="00310C51"/>
    <w:rsid w:val="0031116E"/>
    <w:rsid w:val="003111AA"/>
    <w:rsid w:val="00311385"/>
    <w:rsid w:val="0031139F"/>
    <w:rsid w:val="00311CF3"/>
    <w:rsid w:val="00311EF3"/>
    <w:rsid w:val="00312001"/>
    <w:rsid w:val="0031291F"/>
    <w:rsid w:val="0031340C"/>
    <w:rsid w:val="0031382B"/>
    <w:rsid w:val="00313A93"/>
    <w:rsid w:val="00313BDC"/>
    <w:rsid w:val="0031473C"/>
    <w:rsid w:val="00314DA5"/>
    <w:rsid w:val="003152B1"/>
    <w:rsid w:val="003153DE"/>
    <w:rsid w:val="0031566B"/>
    <w:rsid w:val="00315AA8"/>
    <w:rsid w:val="00315C7D"/>
    <w:rsid w:val="0031623D"/>
    <w:rsid w:val="00316721"/>
    <w:rsid w:val="0031706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2A22"/>
    <w:rsid w:val="00322E1D"/>
    <w:rsid w:val="00323395"/>
    <w:rsid w:val="0032377F"/>
    <w:rsid w:val="00323EA9"/>
    <w:rsid w:val="003242A1"/>
    <w:rsid w:val="00324808"/>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29FD"/>
    <w:rsid w:val="00333262"/>
    <w:rsid w:val="0033332A"/>
    <w:rsid w:val="00333ABE"/>
    <w:rsid w:val="00333E26"/>
    <w:rsid w:val="0033410E"/>
    <w:rsid w:val="00334415"/>
    <w:rsid w:val="00334C23"/>
    <w:rsid w:val="00334EE6"/>
    <w:rsid w:val="00334FFC"/>
    <w:rsid w:val="00335273"/>
    <w:rsid w:val="0033540A"/>
    <w:rsid w:val="003358F7"/>
    <w:rsid w:val="00335A1E"/>
    <w:rsid w:val="00335BE5"/>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7EE"/>
    <w:rsid w:val="003478EC"/>
    <w:rsid w:val="003479A6"/>
    <w:rsid w:val="00347B0F"/>
    <w:rsid w:val="0035006C"/>
    <w:rsid w:val="003502A7"/>
    <w:rsid w:val="00350CD1"/>
    <w:rsid w:val="00351078"/>
    <w:rsid w:val="0035122D"/>
    <w:rsid w:val="0035304A"/>
    <w:rsid w:val="0035312A"/>
    <w:rsid w:val="003533FC"/>
    <w:rsid w:val="00354368"/>
    <w:rsid w:val="00354595"/>
    <w:rsid w:val="0035479B"/>
    <w:rsid w:val="00354C61"/>
    <w:rsid w:val="0035519D"/>
    <w:rsid w:val="003556B0"/>
    <w:rsid w:val="0035626C"/>
    <w:rsid w:val="00356275"/>
    <w:rsid w:val="00356429"/>
    <w:rsid w:val="00356D60"/>
    <w:rsid w:val="0035742A"/>
    <w:rsid w:val="003575E6"/>
    <w:rsid w:val="003575F7"/>
    <w:rsid w:val="00357E7F"/>
    <w:rsid w:val="00357FD3"/>
    <w:rsid w:val="0036018E"/>
    <w:rsid w:val="00360B5B"/>
    <w:rsid w:val="00360C76"/>
    <w:rsid w:val="00360F41"/>
    <w:rsid w:val="00361AF5"/>
    <w:rsid w:val="00362730"/>
    <w:rsid w:val="00362811"/>
    <w:rsid w:val="00362BCB"/>
    <w:rsid w:val="00362D38"/>
    <w:rsid w:val="00363538"/>
    <w:rsid w:val="00363FF1"/>
    <w:rsid w:val="00364C5B"/>
    <w:rsid w:val="00364EEC"/>
    <w:rsid w:val="00365648"/>
    <w:rsid w:val="00365778"/>
    <w:rsid w:val="0036586B"/>
    <w:rsid w:val="00366146"/>
    <w:rsid w:val="003663AB"/>
    <w:rsid w:val="00366401"/>
    <w:rsid w:val="00366C76"/>
    <w:rsid w:val="00367564"/>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3D6"/>
    <w:rsid w:val="003815F0"/>
    <w:rsid w:val="00381835"/>
    <w:rsid w:val="00381AC8"/>
    <w:rsid w:val="00382195"/>
    <w:rsid w:val="0038246A"/>
    <w:rsid w:val="0038249F"/>
    <w:rsid w:val="00382ACE"/>
    <w:rsid w:val="00382EE6"/>
    <w:rsid w:val="00383166"/>
    <w:rsid w:val="0038396D"/>
    <w:rsid w:val="00385709"/>
    <w:rsid w:val="00385732"/>
    <w:rsid w:val="00385E69"/>
    <w:rsid w:val="0038643D"/>
    <w:rsid w:val="00386507"/>
    <w:rsid w:val="00386DCE"/>
    <w:rsid w:val="003875CE"/>
    <w:rsid w:val="003878F2"/>
    <w:rsid w:val="00387A0F"/>
    <w:rsid w:val="003900FF"/>
    <w:rsid w:val="003904BE"/>
    <w:rsid w:val="003913DB"/>
    <w:rsid w:val="00391757"/>
    <w:rsid w:val="003918A3"/>
    <w:rsid w:val="00391B00"/>
    <w:rsid w:val="00392691"/>
    <w:rsid w:val="003926D1"/>
    <w:rsid w:val="00392932"/>
    <w:rsid w:val="00392BB3"/>
    <w:rsid w:val="00392F7D"/>
    <w:rsid w:val="003933BB"/>
    <w:rsid w:val="0039356E"/>
    <w:rsid w:val="00394B28"/>
    <w:rsid w:val="003952BE"/>
    <w:rsid w:val="003966FB"/>
    <w:rsid w:val="003967C1"/>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486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3EA"/>
    <w:rsid w:val="003B7819"/>
    <w:rsid w:val="003B7FCB"/>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360"/>
    <w:rsid w:val="003C75BB"/>
    <w:rsid w:val="003D163A"/>
    <w:rsid w:val="003D193D"/>
    <w:rsid w:val="003D1B12"/>
    <w:rsid w:val="003D1E0C"/>
    <w:rsid w:val="003D1FF9"/>
    <w:rsid w:val="003D215F"/>
    <w:rsid w:val="003D3742"/>
    <w:rsid w:val="003D47A8"/>
    <w:rsid w:val="003D4C20"/>
    <w:rsid w:val="003D54F1"/>
    <w:rsid w:val="003D5B1D"/>
    <w:rsid w:val="003D688C"/>
    <w:rsid w:val="003D6A35"/>
    <w:rsid w:val="003D6B02"/>
    <w:rsid w:val="003D6BA2"/>
    <w:rsid w:val="003D6C46"/>
    <w:rsid w:val="003D6E91"/>
    <w:rsid w:val="003D7550"/>
    <w:rsid w:val="003D7E13"/>
    <w:rsid w:val="003E00CD"/>
    <w:rsid w:val="003E0218"/>
    <w:rsid w:val="003E0F75"/>
    <w:rsid w:val="003E1BF1"/>
    <w:rsid w:val="003E1E36"/>
    <w:rsid w:val="003E24BD"/>
    <w:rsid w:val="003E2934"/>
    <w:rsid w:val="003E2A14"/>
    <w:rsid w:val="003E2F8B"/>
    <w:rsid w:val="003E310F"/>
    <w:rsid w:val="003E3157"/>
    <w:rsid w:val="003E3480"/>
    <w:rsid w:val="003E4437"/>
    <w:rsid w:val="003E4CC8"/>
    <w:rsid w:val="003E4FD9"/>
    <w:rsid w:val="003E5903"/>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767"/>
    <w:rsid w:val="003F3C47"/>
    <w:rsid w:val="003F3D5A"/>
    <w:rsid w:val="003F4287"/>
    <w:rsid w:val="003F4414"/>
    <w:rsid w:val="003F4FEC"/>
    <w:rsid w:val="003F503C"/>
    <w:rsid w:val="003F5133"/>
    <w:rsid w:val="003F51F2"/>
    <w:rsid w:val="003F54FD"/>
    <w:rsid w:val="003F5EF7"/>
    <w:rsid w:val="003F6076"/>
    <w:rsid w:val="003F61FB"/>
    <w:rsid w:val="003F6443"/>
    <w:rsid w:val="003F6ABC"/>
    <w:rsid w:val="003F7492"/>
    <w:rsid w:val="003F788E"/>
    <w:rsid w:val="004000AD"/>
    <w:rsid w:val="004005C4"/>
    <w:rsid w:val="0040063A"/>
    <w:rsid w:val="00400F27"/>
    <w:rsid w:val="00401932"/>
    <w:rsid w:val="00401AE5"/>
    <w:rsid w:val="0040269F"/>
    <w:rsid w:val="00402D8E"/>
    <w:rsid w:val="00403134"/>
    <w:rsid w:val="0040347A"/>
    <w:rsid w:val="00403576"/>
    <w:rsid w:val="004037EE"/>
    <w:rsid w:val="00404252"/>
    <w:rsid w:val="00404530"/>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479"/>
    <w:rsid w:val="00415609"/>
    <w:rsid w:val="00415A81"/>
    <w:rsid w:val="00415B2E"/>
    <w:rsid w:val="00415EDF"/>
    <w:rsid w:val="00416263"/>
    <w:rsid w:val="00416BA2"/>
    <w:rsid w:val="00417E97"/>
    <w:rsid w:val="00417EF1"/>
    <w:rsid w:val="0042017B"/>
    <w:rsid w:val="0042040D"/>
    <w:rsid w:val="00420C6B"/>
    <w:rsid w:val="00420E69"/>
    <w:rsid w:val="00420FC4"/>
    <w:rsid w:val="004218A4"/>
    <w:rsid w:val="00421D5A"/>
    <w:rsid w:val="0042248D"/>
    <w:rsid w:val="00422BB3"/>
    <w:rsid w:val="00422C9D"/>
    <w:rsid w:val="004239A0"/>
    <w:rsid w:val="00423B29"/>
    <w:rsid w:val="00423DE2"/>
    <w:rsid w:val="0042426A"/>
    <w:rsid w:val="004244B1"/>
    <w:rsid w:val="00424B13"/>
    <w:rsid w:val="00425311"/>
    <w:rsid w:val="00425993"/>
    <w:rsid w:val="00425FEF"/>
    <w:rsid w:val="0042622C"/>
    <w:rsid w:val="004269C7"/>
    <w:rsid w:val="00426C16"/>
    <w:rsid w:val="00426DEA"/>
    <w:rsid w:val="00426F1E"/>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EDB"/>
    <w:rsid w:val="00433FE4"/>
    <w:rsid w:val="00434145"/>
    <w:rsid w:val="00434929"/>
    <w:rsid w:val="00434C34"/>
    <w:rsid w:val="00434C44"/>
    <w:rsid w:val="00434C6A"/>
    <w:rsid w:val="004354B0"/>
    <w:rsid w:val="00435E00"/>
    <w:rsid w:val="0043609C"/>
    <w:rsid w:val="00436920"/>
    <w:rsid w:val="004369F5"/>
    <w:rsid w:val="00436B20"/>
    <w:rsid w:val="00436C56"/>
    <w:rsid w:val="00436E7A"/>
    <w:rsid w:val="0043732D"/>
    <w:rsid w:val="004374EF"/>
    <w:rsid w:val="0043752B"/>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433"/>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CA9"/>
    <w:rsid w:val="00461E06"/>
    <w:rsid w:val="00462A47"/>
    <w:rsid w:val="004633E5"/>
    <w:rsid w:val="00463712"/>
    <w:rsid w:val="0046384A"/>
    <w:rsid w:val="00464004"/>
    <w:rsid w:val="0046457A"/>
    <w:rsid w:val="00464B71"/>
    <w:rsid w:val="0046571C"/>
    <w:rsid w:val="00465BB3"/>
    <w:rsid w:val="00465D37"/>
    <w:rsid w:val="00465D6F"/>
    <w:rsid w:val="00465F55"/>
    <w:rsid w:val="0046764A"/>
    <w:rsid w:val="0046770F"/>
    <w:rsid w:val="00467D08"/>
    <w:rsid w:val="004701A5"/>
    <w:rsid w:val="004707C4"/>
    <w:rsid w:val="00470A5E"/>
    <w:rsid w:val="00470EA6"/>
    <w:rsid w:val="004711B9"/>
    <w:rsid w:val="004712E0"/>
    <w:rsid w:val="00471393"/>
    <w:rsid w:val="00471689"/>
    <w:rsid w:val="00471E9F"/>
    <w:rsid w:val="00471F0E"/>
    <w:rsid w:val="00472399"/>
    <w:rsid w:val="00472DA8"/>
    <w:rsid w:val="00472E30"/>
    <w:rsid w:val="00473202"/>
    <w:rsid w:val="00473587"/>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8D8"/>
    <w:rsid w:val="0048395F"/>
    <w:rsid w:val="00484075"/>
    <w:rsid w:val="00484402"/>
    <w:rsid w:val="00484469"/>
    <w:rsid w:val="00485477"/>
    <w:rsid w:val="004866C4"/>
    <w:rsid w:val="00486859"/>
    <w:rsid w:val="0048761D"/>
    <w:rsid w:val="004907C7"/>
    <w:rsid w:val="004910A9"/>
    <w:rsid w:val="0049112C"/>
    <w:rsid w:val="0049135E"/>
    <w:rsid w:val="00492225"/>
    <w:rsid w:val="004924E7"/>
    <w:rsid w:val="00493118"/>
    <w:rsid w:val="00493384"/>
    <w:rsid w:val="00493964"/>
    <w:rsid w:val="0049432C"/>
    <w:rsid w:val="004947EA"/>
    <w:rsid w:val="00494F3D"/>
    <w:rsid w:val="004957AB"/>
    <w:rsid w:val="00495830"/>
    <w:rsid w:val="00495F00"/>
    <w:rsid w:val="004962C3"/>
    <w:rsid w:val="0049649C"/>
    <w:rsid w:val="004968A0"/>
    <w:rsid w:val="004977CF"/>
    <w:rsid w:val="004A1467"/>
    <w:rsid w:val="004A1961"/>
    <w:rsid w:val="004A1B78"/>
    <w:rsid w:val="004A22E5"/>
    <w:rsid w:val="004A2343"/>
    <w:rsid w:val="004A2CEE"/>
    <w:rsid w:val="004A2F99"/>
    <w:rsid w:val="004A3022"/>
    <w:rsid w:val="004A32CB"/>
    <w:rsid w:val="004A340A"/>
    <w:rsid w:val="004A3E0D"/>
    <w:rsid w:val="004A45CA"/>
    <w:rsid w:val="004A49E5"/>
    <w:rsid w:val="004A4C6F"/>
    <w:rsid w:val="004A4EAE"/>
    <w:rsid w:val="004A549C"/>
    <w:rsid w:val="004A6CB0"/>
    <w:rsid w:val="004A6DB5"/>
    <w:rsid w:val="004A712D"/>
    <w:rsid w:val="004A725C"/>
    <w:rsid w:val="004A749A"/>
    <w:rsid w:val="004A79E7"/>
    <w:rsid w:val="004A7F14"/>
    <w:rsid w:val="004B0027"/>
    <w:rsid w:val="004B0D3E"/>
    <w:rsid w:val="004B0E31"/>
    <w:rsid w:val="004B104C"/>
    <w:rsid w:val="004B12CF"/>
    <w:rsid w:val="004B184D"/>
    <w:rsid w:val="004B2260"/>
    <w:rsid w:val="004B30DC"/>
    <w:rsid w:val="004B3365"/>
    <w:rsid w:val="004B4223"/>
    <w:rsid w:val="004B4243"/>
    <w:rsid w:val="004B4249"/>
    <w:rsid w:val="004B47B9"/>
    <w:rsid w:val="004B5207"/>
    <w:rsid w:val="004B529C"/>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4D"/>
    <w:rsid w:val="004D0180"/>
    <w:rsid w:val="004D0191"/>
    <w:rsid w:val="004D0596"/>
    <w:rsid w:val="004D0637"/>
    <w:rsid w:val="004D069C"/>
    <w:rsid w:val="004D0A6D"/>
    <w:rsid w:val="004D0C5A"/>
    <w:rsid w:val="004D0CAE"/>
    <w:rsid w:val="004D0D78"/>
    <w:rsid w:val="004D12E7"/>
    <w:rsid w:val="004D1867"/>
    <w:rsid w:val="004D1873"/>
    <w:rsid w:val="004D1AF7"/>
    <w:rsid w:val="004D1F80"/>
    <w:rsid w:val="004D215A"/>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20"/>
    <w:rsid w:val="004D78ED"/>
    <w:rsid w:val="004D7E3C"/>
    <w:rsid w:val="004E025E"/>
    <w:rsid w:val="004E0C92"/>
    <w:rsid w:val="004E1696"/>
    <w:rsid w:val="004E2286"/>
    <w:rsid w:val="004E27F2"/>
    <w:rsid w:val="004E2B04"/>
    <w:rsid w:val="004E2B6B"/>
    <w:rsid w:val="004E2C7F"/>
    <w:rsid w:val="004E34D1"/>
    <w:rsid w:val="004E34EC"/>
    <w:rsid w:val="004E3699"/>
    <w:rsid w:val="004E3806"/>
    <w:rsid w:val="004E3812"/>
    <w:rsid w:val="004E3F7C"/>
    <w:rsid w:val="004E4006"/>
    <w:rsid w:val="004E506D"/>
    <w:rsid w:val="004E5121"/>
    <w:rsid w:val="004E5D82"/>
    <w:rsid w:val="004E62DA"/>
    <w:rsid w:val="004E632F"/>
    <w:rsid w:val="004E6B2A"/>
    <w:rsid w:val="004E6CA2"/>
    <w:rsid w:val="004E7A11"/>
    <w:rsid w:val="004E7C2F"/>
    <w:rsid w:val="004F0300"/>
    <w:rsid w:val="004F035C"/>
    <w:rsid w:val="004F080C"/>
    <w:rsid w:val="004F093E"/>
    <w:rsid w:val="004F0CA1"/>
    <w:rsid w:val="004F15A0"/>
    <w:rsid w:val="004F165C"/>
    <w:rsid w:val="004F18D7"/>
    <w:rsid w:val="004F1F7B"/>
    <w:rsid w:val="004F2434"/>
    <w:rsid w:val="004F259B"/>
    <w:rsid w:val="004F28B5"/>
    <w:rsid w:val="004F2D47"/>
    <w:rsid w:val="004F4595"/>
    <w:rsid w:val="004F4750"/>
    <w:rsid w:val="004F5092"/>
    <w:rsid w:val="004F53EE"/>
    <w:rsid w:val="004F5C61"/>
    <w:rsid w:val="004F6423"/>
    <w:rsid w:val="004F6A3A"/>
    <w:rsid w:val="004F6CD9"/>
    <w:rsid w:val="005001E0"/>
    <w:rsid w:val="00500CC1"/>
    <w:rsid w:val="00500F1F"/>
    <w:rsid w:val="00501689"/>
    <w:rsid w:val="00501B2B"/>
    <w:rsid w:val="0050206A"/>
    <w:rsid w:val="00502811"/>
    <w:rsid w:val="00502DEA"/>
    <w:rsid w:val="00503BF1"/>
    <w:rsid w:val="00504178"/>
    <w:rsid w:val="00504251"/>
    <w:rsid w:val="005044FC"/>
    <w:rsid w:val="0050461E"/>
    <w:rsid w:val="00504E33"/>
    <w:rsid w:val="005057AD"/>
    <w:rsid w:val="00505F11"/>
    <w:rsid w:val="0050662A"/>
    <w:rsid w:val="00506717"/>
    <w:rsid w:val="00506E91"/>
    <w:rsid w:val="00507283"/>
    <w:rsid w:val="0051009B"/>
    <w:rsid w:val="00510270"/>
    <w:rsid w:val="005106C0"/>
    <w:rsid w:val="005112C9"/>
    <w:rsid w:val="00511445"/>
    <w:rsid w:val="00511F17"/>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5A65"/>
    <w:rsid w:val="00536016"/>
    <w:rsid w:val="00536398"/>
    <w:rsid w:val="005372C7"/>
    <w:rsid w:val="00537335"/>
    <w:rsid w:val="0053797B"/>
    <w:rsid w:val="00541812"/>
    <w:rsid w:val="00541922"/>
    <w:rsid w:val="00541D71"/>
    <w:rsid w:val="005420FD"/>
    <w:rsid w:val="005421BE"/>
    <w:rsid w:val="005424D4"/>
    <w:rsid w:val="00542621"/>
    <w:rsid w:val="00542944"/>
    <w:rsid w:val="005429E7"/>
    <w:rsid w:val="00542A77"/>
    <w:rsid w:val="00542E35"/>
    <w:rsid w:val="005439F9"/>
    <w:rsid w:val="00543CE7"/>
    <w:rsid w:val="00543EF7"/>
    <w:rsid w:val="005442E0"/>
    <w:rsid w:val="005465C8"/>
    <w:rsid w:val="005468A8"/>
    <w:rsid w:val="00546B11"/>
    <w:rsid w:val="00546D13"/>
    <w:rsid w:val="00547321"/>
    <w:rsid w:val="00547EDF"/>
    <w:rsid w:val="005502D9"/>
    <w:rsid w:val="0055081E"/>
    <w:rsid w:val="00551558"/>
    <w:rsid w:val="005517BB"/>
    <w:rsid w:val="005518F9"/>
    <w:rsid w:val="005524EC"/>
    <w:rsid w:val="005527E8"/>
    <w:rsid w:val="00552A0A"/>
    <w:rsid w:val="00553066"/>
    <w:rsid w:val="005536E6"/>
    <w:rsid w:val="00553E9F"/>
    <w:rsid w:val="00554ABC"/>
    <w:rsid w:val="00555FF1"/>
    <w:rsid w:val="0055602A"/>
    <w:rsid w:val="0055641A"/>
    <w:rsid w:val="005565BE"/>
    <w:rsid w:val="005566AD"/>
    <w:rsid w:val="00556A1A"/>
    <w:rsid w:val="00556C5C"/>
    <w:rsid w:val="00556FAD"/>
    <w:rsid w:val="005570CC"/>
    <w:rsid w:val="0055755E"/>
    <w:rsid w:val="00557740"/>
    <w:rsid w:val="00557A97"/>
    <w:rsid w:val="00560248"/>
    <w:rsid w:val="0056038D"/>
    <w:rsid w:val="005612CD"/>
    <w:rsid w:val="005616D3"/>
    <w:rsid w:val="0056198B"/>
    <w:rsid w:val="00561A29"/>
    <w:rsid w:val="005620FF"/>
    <w:rsid w:val="00562AF3"/>
    <w:rsid w:val="00562C51"/>
    <w:rsid w:val="00563B1F"/>
    <w:rsid w:val="00563EEE"/>
    <w:rsid w:val="00564081"/>
    <w:rsid w:val="00564321"/>
    <w:rsid w:val="0056466A"/>
    <w:rsid w:val="005646BE"/>
    <w:rsid w:val="00564A6E"/>
    <w:rsid w:val="00564BB9"/>
    <w:rsid w:val="0056569A"/>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38"/>
    <w:rsid w:val="00575B54"/>
    <w:rsid w:val="00575FDA"/>
    <w:rsid w:val="005762E4"/>
    <w:rsid w:val="0057737E"/>
    <w:rsid w:val="00577D24"/>
    <w:rsid w:val="00577E47"/>
    <w:rsid w:val="00577EED"/>
    <w:rsid w:val="00580C0D"/>
    <w:rsid w:val="00580D5F"/>
    <w:rsid w:val="0058122F"/>
    <w:rsid w:val="00581274"/>
    <w:rsid w:val="00581523"/>
    <w:rsid w:val="005817FE"/>
    <w:rsid w:val="00581D40"/>
    <w:rsid w:val="00582C32"/>
    <w:rsid w:val="00584297"/>
    <w:rsid w:val="0058438D"/>
    <w:rsid w:val="00584DD4"/>
    <w:rsid w:val="005853C4"/>
    <w:rsid w:val="00585657"/>
    <w:rsid w:val="005856E3"/>
    <w:rsid w:val="0058589D"/>
    <w:rsid w:val="00586816"/>
    <w:rsid w:val="00586E2D"/>
    <w:rsid w:val="00587BA6"/>
    <w:rsid w:val="00587CE1"/>
    <w:rsid w:val="00590002"/>
    <w:rsid w:val="00590228"/>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17F6"/>
    <w:rsid w:val="005A26F5"/>
    <w:rsid w:val="005A29F8"/>
    <w:rsid w:val="005A2F60"/>
    <w:rsid w:val="005A3708"/>
    <w:rsid w:val="005A4174"/>
    <w:rsid w:val="005A422F"/>
    <w:rsid w:val="005A431D"/>
    <w:rsid w:val="005A549D"/>
    <w:rsid w:val="005A570D"/>
    <w:rsid w:val="005A7753"/>
    <w:rsid w:val="005A7846"/>
    <w:rsid w:val="005A7FD3"/>
    <w:rsid w:val="005B18E8"/>
    <w:rsid w:val="005B18FD"/>
    <w:rsid w:val="005B3E8F"/>
    <w:rsid w:val="005B4924"/>
    <w:rsid w:val="005B5108"/>
    <w:rsid w:val="005B5495"/>
    <w:rsid w:val="005B574B"/>
    <w:rsid w:val="005B5CCA"/>
    <w:rsid w:val="005B6044"/>
    <w:rsid w:val="005B6602"/>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46A"/>
    <w:rsid w:val="005C6903"/>
    <w:rsid w:val="005C6C9C"/>
    <w:rsid w:val="005C6DAA"/>
    <w:rsid w:val="005C7494"/>
    <w:rsid w:val="005C78A7"/>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445"/>
    <w:rsid w:val="005E27A0"/>
    <w:rsid w:val="005E2CC1"/>
    <w:rsid w:val="005E2EDC"/>
    <w:rsid w:val="005E3254"/>
    <w:rsid w:val="005E34AA"/>
    <w:rsid w:val="005E3670"/>
    <w:rsid w:val="005E3880"/>
    <w:rsid w:val="005E3B03"/>
    <w:rsid w:val="005E40FF"/>
    <w:rsid w:val="005E4537"/>
    <w:rsid w:val="005E479D"/>
    <w:rsid w:val="005E5047"/>
    <w:rsid w:val="005E51CC"/>
    <w:rsid w:val="005E5391"/>
    <w:rsid w:val="005E570E"/>
    <w:rsid w:val="005E593A"/>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DE7"/>
    <w:rsid w:val="00605EF8"/>
    <w:rsid w:val="00606E8C"/>
    <w:rsid w:val="00606EB6"/>
    <w:rsid w:val="00607009"/>
    <w:rsid w:val="00607AF0"/>
    <w:rsid w:val="00607C2F"/>
    <w:rsid w:val="00607CA5"/>
    <w:rsid w:val="00610785"/>
    <w:rsid w:val="006111B8"/>
    <w:rsid w:val="006117C9"/>
    <w:rsid w:val="00611BB5"/>
    <w:rsid w:val="00611F19"/>
    <w:rsid w:val="0061239D"/>
    <w:rsid w:val="00612E45"/>
    <w:rsid w:val="00614C31"/>
    <w:rsid w:val="006151E1"/>
    <w:rsid w:val="006159FE"/>
    <w:rsid w:val="00615D1C"/>
    <w:rsid w:val="00615EA3"/>
    <w:rsid w:val="00616410"/>
    <w:rsid w:val="006164F9"/>
    <w:rsid w:val="0061652B"/>
    <w:rsid w:val="00616784"/>
    <w:rsid w:val="00616C10"/>
    <w:rsid w:val="00616F2E"/>
    <w:rsid w:val="00617CBE"/>
    <w:rsid w:val="0062000F"/>
    <w:rsid w:val="0062101D"/>
    <w:rsid w:val="00621ABF"/>
    <w:rsid w:val="00621C8F"/>
    <w:rsid w:val="00622046"/>
    <w:rsid w:val="00622304"/>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62E"/>
    <w:rsid w:val="00634E1C"/>
    <w:rsid w:val="006351A7"/>
    <w:rsid w:val="00635384"/>
    <w:rsid w:val="00635629"/>
    <w:rsid w:val="00635B56"/>
    <w:rsid w:val="00635C75"/>
    <w:rsid w:val="00635CC8"/>
    <w:rsid w:val="006367A2"/>
    <w:rsid w:val="00637AF0"/>
    <w:rsid w:val="0064003D"/>
    <w:rsid w:val="006403A3"/>
    <w:rsid w:val="006403F1"/>
    <w:rsid w:val="00640A0F"/>
    <w:rsid w:val="00640D31"/>
    <w:rsid w:val="00640EDB"/>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46EDE"/>
    <w:rsid w:val="00650930"/>
    <w:rsid w:val="006511DA"/>
    <w:rsid w:val="006513F7"/>
    <w:rsid w:val="006523EA"/>
    <w:rsid w:val="0065243C"/>
    <w:rsid w:val="00652F22"/>
    <w:rsid w:val="00652F6C"/>
    <w:rsid w:val="00653C9C"/>
    <w:rsid w:val="00654885"/>
    <w:rsid w:val="00654BC5"/>
    <w:rsid w:val="00654D5A"/>
    <w:rsid w:val="0065608E"/>
    <w:rsid w:val="00656160"/>
    <w:rsid w:val="0065621E"/>
    <w:rsid w:val="00656380"/>
    <w:rsid w:val="00657284"/>
    <w:rsid w:val="006602AD"/>
    <w:rsid w:val="006608EB"/>
    <w:rsid w:val="00660B57"/>
    <w:rsid w:val="006612CB"/>
    <w:rsid w:val="006615F5"/>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84B"/>
    <w:rsid w:val="00676F91"/>
    <w:rsid w:val="00677941"/>
    <w:rsid w:val="00677F2B"/>
    <w:rsid w:val="00677FD2"/>
    <w:rsid w:val="00680333"/>
    <w:rsid w:val="00680544"/>
    <w:rsid w:val="006812DE"/>
    <w:rsid w:val="0068186A"/>
    <w:rsid w:val="006819DE"/>
    <w:rsid w:val="00681CBA"/>
    <w:rsid w:val="00682029"/>
    <w:rsid w:val="006824D2"/>
    <w:rsid w:val="006825F0"/>
    <w:rsid w:val="0068369D"/>
    <w:rsid w:val="00683FD9"/>
    <w:rsid w:val="006845B6"/>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3B77"/>
    <w:rsid w:val="0069463C"/>
    <w:rsid w:val="00694677"/>
    <w:rsid w:val="0069496B"/>
    <w:rsid w:val="006949EC"/>
    <w:rsid w:val="006950AE"/>
    <w:rsid w:val="0069515D"/>
    <w:rsid w:val="006951C9"/>
    <w:rsid w:val="00695944"/>
    <w:rsid w:val="00696B93"/>
    <w:rsid w:val="00697243"/>
    <w:rsid w:val="00697695"/>
    <w:rsid w:val="006A01A0"/>
    <w:rsid w:val="006A0C4E"/>
    <w:rsid w:val="006A0F34"/>
    <w:rsid w:val="006A1CFF"/>
    <w:rsid w:val="006A23A2"/>
    <w:rsid w:val="006A2659"/>
    <w:rsid w:val="006A2780"/>
    <w:rsid w:val="006A2D81"/>
    <w:rsid w:val="006A2DF8"/>
    <w:rsid w:val="006A3175"/>
    <w:rsid w:val="006A3459"/>
    <w:rsid w:val="006A3C43"/>
    <w:rsid w:val="006A3CD4"/>
    <w:rsid w:val="006A4841"/>
    <w:rsid w:val="006A4A10"/>
    <w:rsid w:val="006A4D13"/>
    <w:rsid w:val="006A4D6A"/>
    <w:rsid w:val="006A5110"/>
    <w:rsid w:val="006A512D"/>
    <w:rsid w:val="006A57BE"/>
    <w:rsid w:val="006A5D38"/>
    <w:rsid w:val="006A61E4"/>
    <w:rsid w:val="006A7132"/>
    <w:rsid w:val="006A77B8"/>
    <w:rsid w:val="006A7D93"/>
    <w:rsid w:val="006B0245"/>
    <w:rsid w:val="006B03EA"/>
    <w:rsid w:val="006B0D14"/>
    <w:rsid w:val="006B177C"/>
    <w:rsid w:val="006B1F49"/>
    <w:rsid w:val="006B2C26"/>
    <w:rsid w:val="006B3237"/>
    <w:rsid w:val="006B363C"/>
    <w:rsid w:val="006B3CE2"/>
    <w:rsid w:val="006B3E0B"/>
    <w:rsid w:val="006B3EC4"/>
    <w:rsid w:val="006B4593"/>
    <w:rsid w:val="006B4688"/>
    <w:rsid w:val="006B4BDE"/>
    <w:rsid w:val="006B4F17"/>
    <w:rsid w:val="006B5874"/>
    <w:rsid w:val="006B5A3B"/>
    <w:rsid w:val="006B63D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8EE"/>
    <w:rsid w:val="006C49D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A79"/>
    <w:rsid w:val="006D6D8F"/>
    <w:rsid w:val="006D78AE"/>
    <w:rsid w:val="006D7BE7"/>
    <w:rsid w:val="006E01BB"/>
    <w:rsid w:val="006E11EE"/>
    <w:rsid w:val="006E15DC"/>
    <w:rsid w:val="006E16D9"/>
    <w:rsid w:val="006E288D"/>
    <w:rsid w:val="006E2FFB"/>
    <w:rsid w:val="006E3236"/>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1F44"/>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D5D"/>
    <w:rsid w:val="00701ECB"/>
    <w:rsid w:val="007026FB"/>
    <w:rsid w:val="00703766"/>
    <w:rsid w:val="00703D22"/>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BB1"/>
    <w:rsid w:val="00713C9A"/>
    <w:rsid w:val="007147F8"/>
    <w:rsid w:val="00714925"/>
    <w:rsid w:val="007149E0"/>
    <w:rsid w:val="00714A22"/>
    <w:rsid w:val="007153DA"/>
    <w:rsid w:val="007159DC"/>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516"/>
    <w:rsid w:val="007237AC"/>
    <w:rsid w:val="00723861"/>
    <w:rsid w:val="00723FA1"/>
    <w:rsid w:val="007241F5"/>
    <w:rsid w:val="007249D3"/>
    <w:rsid w:val="00724C80"/>
    <w:rsid w:val="00724EBB"/>
    <w:rsid w:val="00724EE1"/>
    <w:rsid w:val="007254A0"/>
    <w:rsid w:val="007256B4"/>
    <w:rsid w:val="007306D8"/>
    <w:rsid w:val="00731A81"/>
    <w:rsid w:val="0073219C"/>
    <w:rsid w:val="0073295D"/>
    <w:rsid w:val="00732E4B"/>
    <w:rsid w:val="00733526"/>
    <w:rsid w:val="007336E8"/>
    <w:rsid w:val="00733AB7"/>
    <w:rsid w:val="007345AA"/>
    <w:rsid w:val="00734A0C"/>
    <w:rsid w:val="00734BD9"/>
    <w:rsid w:val="0073519B"/>
    <w:rsid w:val="0073548A"/>
    <w:rsid w:val="00735B68"/>
    <w:rsid w:val="00736D26"/>
    <w:rsid w:val="00736E98"/>
    <w:rsid w:val="0073729A"/>
    <w:rsid w:val="00737E1A"/>
    <w:rsid w:val="00740C75"/>
    <w:rsid w:val="00740EFE"/>
    <w:rsid w:val="00741107"/>
    <w:rsid w:val="007417B1"/>
    <w:rsid w:val="00741EB2"/>
    <w:rsid w:val="007425B0"/>
    <w:rsid w:val="0074405E"/>
    <w:rsid w:val="00744E25"/>
    <w:rsid w:val="00744F86"/>
    <w:rsid w:val="0074595A"/>
    <w:rsid w:val="00746070"/>
    <w:rsid w:val="007468B3"/>
    <w:rsid w:val="00746D3F"/>
    <w:rsid w:val="007477BE"/>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15"/>
    <w:rsid w:val="007608B5"/>
    <w:rsid w:val="00760EB8"/>
    <w:rsid w:val="00760FE0"/>
    <w:rsid w:val="0076114F"/>
    <w:rsid w:val="007612B7"/>
    <w:rsid w:val="0076196D"/>
    <w:rsid w:val="007619DA"/>
    <w:rsid w:val="00761EF7"/>
    <w:rsid w:val="00762852"/>
    <w:rsid w:val="00762CF4"/>
    <w:rsid w:val="00762D29"/>
    <w:rsid w:val="00763210"/>
    <w:rsid w:val="0076371C"/>
    <w:rsid w:val="00763A5A"/>
    <w:rsid w:val="00763B08"/>
    <w:rsid w:val="00763C9C"/>
    <w:rsid w:val="007655B6"/>
    <w:rsid w:val="00765DFF"/>
    <w:rsid w:val="00765E63"/>
    <w:rsid w:val="00765F97"/>
    <w:rsid w:val="0076614C"/>
    <w:rsid w:val="007668FF"/>
    <w:rsid w:val="00766B22"/>
    <w:rsid w:val="00766C34"/>
    <w:rsid w:val="00767063"/>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2FF"/>
    <w:rsid w:val="0078752B"/>
    <w:rsid w:val="007875F8"/>
    <w:rsid w:val="00787758"/>
    <w:rsid w:val="00787A6E"/>
    <w:rsid w:val="00790A11"/>
    <w:rsid w:val="00790E9D"/>
    <w:rsid w:val="00791101"/>
    <w:rsid w:val="007911A8"/>
    <w:rsid w:val="007917B1"/>
    <w:rsid w:val="007922B5"/>
    <w:rsid w:val="00792E81"/>
    <w:rsid w:val="007936F7"/>
    <w:rsid w:val="0079370B"/>
    <w:rsid w:val="00793CA7"/>
    <w:rsid w:val="00795C29"/>
    <w:rsid w:val="00795EB0"/>
    <w:rsid w:val="00796917"/>
    <w:rsid w:val="00796CF1"/>
    <w:rsid w:val="00797148"/>
    <w:rsid w:val="0079755C"/>
    <w:rsid w:val="00797EE8"/>
    <w:rsid w:val="007A1107"/>
    <w:rsid w:val="007A11DD"/>
    <w:rsid w:val="007A14C1"/>
    <w:rsid w:val="007A14E1"/>
    <w:rsid w:val="007A151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B5D"/>
    <w:rsid w:val="007B1FCF"/>
    <w:rsid w:val="007B2910"/>
    <w:rsid w:val="007B2ABB"/>
    <w:rsid w:val="007B2F7A"/>
    <w:rsid w:val="007B3AFC"/>
    <w:rsid w:val="007B3B5A"/>
    <w:rsid w:val="007B43EC"/>
    <w:rsid w:val="007B473E"/>
    <w:rsid w:val="007B4959"/>
    <w:rsid w:val="007B4ACB"/>
    <w:rsid w:val="007B4F85"/>
    <w:rsid w:val="007B528E"/>
    <w:rsid w:val="007B594D"/>
    <w:rsid w:val="007B6131"/>
    <w:rsid w:val="007B6A68"/>
    <w:rsid w:val="007B778D"/>
    <w:rsid w:val="007C05F8"/>
    <w:rsid w:val="007C0633"/>
    <w:rsid w:val="007C1A43"/>
    <w:rsid w:val="007C1A59"/>
    <w:rsid w:val="007C27D2"/>
    <w:rsid w:val="007C302A"/>
    <w:rsid w:val="007C3C03"/>
    <w:rsid w:val="007C40B3"/>
    <w:rsid w:val="007C4341"/>
    <w:rsid w:val="007C464C"/>
    <w:rsid w:val="007C49D2"/>
    <w:rsid w:val="007C4C8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4B5"/>
    <w:rsid w:val="007D1630"/>
    <w:rsid w:val="007D1F32"/>
    <w:rsid w:val="007D1F56"/>
    <w:rsid w:val="007D2165"/>
    <w:rsid w:val="007D22FA"/>
    <w:rsid w:val="007D237B"/>
    <w:rsid w:val="007D2A4F"/>
    <w:rsid w:val="007D2B13"/>
    <w:rsid w:val="007D2BB2"/>
    <w:rsid w:val="007D3F35"/>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C97"/>
    <w:rsid w:val="007E1DD7"/>
    <w:rsid w:val="007E1E43"/>
    <w:rsid w:val="007E2207"/>
    <w:rsid w:val="007E283E"/>
    <w:rsid w:val="007E2A6D"/>
    <w:rsid w:val="007E2C29"/>
    <w:rsid w:val="007E2CB4"/>
    <w:rsid w:val="007E4179"/>
    <w:rsid w:val="007E445D"/>
    <w:rsid w:val="007E45AA"/>
    <w:rsid w:val="007E4A1B"/>
    <w:rsid w:val="007E4F8C"/>
    <w:rsid w:val="007E5466"/>
    <w:rsid w:val="007E55EC"/>
    <w:rsid w:val="007E5CFE"/>
    <w:rsid w:val="007E5FCC"/>
    <w:rsid w:val="007E64DB"/>
    <w:rsid w:val="007E68BA"/>
    <w:rsid w:val="007E6B7E"/>
    <w:rsid w:val="007E7138"/>
    <w:rsid w:val="007E7371"/>
    <w:rsid w:val="007E744F"/>
    <w:rsid w:val="007E77F1"/>
    <w:rsid w:val="007E794C"/>
    <w:rsid w:val="007E7957"/>
    <w:rsid w:val="007E7D9C"/>
    <w:rsid w:val="007F0331"/>
    <w:rsid w:val="007F0391"/>
    <w:rsid w:val="007F0556"/>
    <w:rsid w:val="007F1263"/>
    <w:rsid w:val="007F1B91"/>
    <w:rsid w:val="007F2224"/>
    <w:rsid w:val="007F2AA3"/>
    <w:rsid w:val="007F31FB"/>
    <w:rsid w:val="007F40FF"/>
    <w:rsid w:val="007F4C5D"/>
    <w:rsid w:val="007F5461"/>
    <w:rsid w:val="007F5DA2"/>
    <w:rsid w:val="007F6008"/>
    <w:rsid w:val="007F66B4"/>
    <w:rsid w:val="007F6A1B"/>
    <w:rsid w:val="007F6A60"/>
    <w:rsid w:val="007F73E8"/>
    <w:rsid w:val="007F7BF6"/>
    <w:rsid w:val="007F7C5C"/>
    <w:rsid w:val="007F7FFB"/>
    <w:rsid w:val="0080386C"/>
    <w:rsid w:val="00803A48"/>
    <w:rsid w:val="00804148"/>
    <w:rsid w:val="008044F6"/>
    <w:rsid w:val="00804A41"/>
    <w:rsid w:val="00804D04"/>
    <w:rsid w:val="0080526F"/>
    <w:rsid w:val="008055BE"/>
    <w:rsid w:val="0080566C"/>
    <w:rsid w:val="00805823"/>
    <w:rsid w:val="00805B8B"/>
    <w:rsid w:val="00806418"/>
    <w:rsid w:val="008066DA"/>
    <w:rsid w:val="00806878"/>
    <w:rsid w:val="00806CDF"/>
    <w:rsid w:val="0080725B"/>
    <w:rsid w:val="0080769B"/>
    <w:rsid w:val="00807775"/>
    <w:rsid w:val="008109C3"/>
    <w:rsid w:val="00810D12"/>
    <w:rsid w:val="00811A6B"/>
    <w:rsid w:val="00811BA4"/>
    <w:rsid w:val="00811C30"/>
    <w:rsid w:val="00811E31"/>
    <w:rsid w:val="00812055"/>
    <w:rsid w:val="00812823"/>
    <w:rsid w:val="00812947"/>
    <w:rsid w:val="00813038"/>
    <w:rsid w:val="0081360D"/>
    <w:rsid w:val="00813A5C"/>
    <w:rsid w:val="0081418B"/>
    <w:rsid w:val="00814329"/>
    <w:rsid w:val="00814759"/>
    <w:rsid w:val="0081499B"/>
    <w:rsid w:val="0081538C"/>
    <w:rsid w:val="008153A7"/>
    <w:rsid w:val="008159A2"/>
    <w:rsid w:val="00815F09"/>
    <w:rsid w:val="00816174"/>
    <w:rsid w:val="00816327"/>
    <w:rsid w:val="00816B2B"/>
    <w:rsid w:val="00816F91"/>
    <w:rsid w:val="00817024"/>
    <w:rsid w:val="00817DF0"/>
    <w:rsid w:val="008207A4"/>
    <w:rsid w:val="00820E7F"/>
    <w:rsid w:val="00821012"/>
    <w:rsid w:val="00821080"/>
    <w:rsid w:val="00821255"/>
    <w:rsid w:val="0082134E"/>
    <w:rsid w:val="00821420"/>
    <w:rsid w:val="00821A86"/>
    <w:rsid w:val="0082218A"/>
    <w:rsid w:val="00822352"/>
    <w:rsid w:val="00822B28"/>
    <w:rsid w:val="008230A3"/>
    <w:rsid w:val="0082341B"/>
    <w:rsid w:val="00823436"/>
    <w:rsid w:val="0082345C"/>
    <w:rsid w:val="00823C2D"/>
    <w:rsid w:val="00823E7B"/>
    <w:rsid w:val="008245AD"/>
    <w:rsid w:val="00824B5D"/>
    <w:rsid w:val="00824C52"/>
    <w:rsid w:val="00824FC5"/>
    <w:rsid w:val="00824FCE"/>
    <w:rsid w:val="008250F2"/>
    <w:rsid w:val="00825E5B"/>
    <w:rsid w:val="00825ED3"/>
    <w:rsid w:val="00825F80"/>
    <w:rsid w:val="00826122"/>
    <w:rsid w:val="0082675D"/>
    <w:rsid w:val="00826F30"/>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109"/>
    <w:rsid w:val="0083677A"/>
    <w:rsid w:val="00836D51"/>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3C32"/>
    <w:rsid w:val="008449CA"/>
    <w:rsid w:val="00844C11"/>
    <w:rsid w:val="008450AF"/>
    <w:rsid w:val="00845173"/>
    <w:rsid w:val="00845708"/>
    <w:rsid w:val="00845793"/>
    <w:rsid w:val="008461A1"/>
    <w:rsid w:val="008474EB"/>
    <w:rsid w:val="00847B26"/>
    <w:rsid w:val="00847BAF"/>
    <w:rsid w:val="0085085F"/>
    <w:rsid w:val="0085089A"/>
    <w:rsid w:val="00850F2B"/>
    <w:rsid w:val="0085103E"/>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69"/>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6A2D"/>
    <w:rsid w:val="00867103"/>
    <w:rsid w:val="00867767"/>
    <w:rsid w:val="00870688"/>
    <w:rsid w:val="008712AB"/>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0C8A"/>
    <w:rsid w:val="00880DBB"/>
    <w:rsid w:val="008810B9"/>
    <w:rsid w:val="0088136F"/>
    <w:rsid w:val="00882058"/>
    <w:rsid w:val="00882217"/>
    <w:rsid w:val="0088272D"/>
    <w:rsid w:val="00882C2B"/>
    <w:rsid w:val="0088304A"/>
    <w:rsid w:val="008833E2"/>
    <w:rsid w:val="008839F7"/>
    <w:rsid w:val="00883FD9"/>
    <w:rsid w:val="0088545D"/>
    <w:rsid w:val="00885ACC"/>
    <w:rsid w:val="00885BE0"/>
    <w:rsid w:val="008865B8"/>
    <w:rsid w:val="00886751"/>
    <w:rsid w:val="0088724A"/>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121"/>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6FE8"/>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020"/>
    <w:rsid w:val="008C03FA"/>
    <w:rsid w:val="008C05F2"/>
    <w:rsid w:val="008C0E54"/>
    <w:rsid w:val="008C0FB9"/>
    <w:rsid w:val="008C1752"/>
    <w:rsid w:val="008C2DD8"/>
    <w:rsid w:val="008C2E2D"/>
    <w:rsid w:val="008C3755"/>
    <w:rsid w:val="008C3E2F"/>
    <w:rsid w:val="008C44B0"/>
    <w:rsid w:val="008C4F4E"/>
    <w:rsid w:val="008C5D91"/>
    <w:rsid w:val="008C5EE7"/>
    <w:rsid w:val="008C607D"/>
    <w:rsid w:val="008C62BA"/>
    <w:rsid w:val="008C70B8"/>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98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692"/>
    <w:rsid w:val="008E1AD8"/>
    <w:rsid w:val="008E1B63"/>
    <w:rsid w:val="008E1F81"/>
    <w:rsid w:val="008E2AEE"/>
    <w:rsid w:val="008E2D57"/>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7CB"/>
    <w:rsid w:val="008E790B"/>
    <w:rsid w:val="008E7F71"/>
    <w:rsid w:val="008F00C0"/>
    <w:rsid w:val="008F0BC3"/>
    <w:rsid w:val="008F0FEF"/>
    <w:rsid w:val="008F1F05"/>
    <w:rsid w:val="008F3128"/>
    <w:rsid w:val="008F313B"/>
    <w:rsid w:val="008F379C"/>
    <w:rsid w:val="008F3AE6"/>
    <w:rsid w:val="008F4345"/>
    <w:rsid w:val="008F4470"/>
    <w:rsid w:val="008F4C78"/>
    <w:rsid w:val="008F4E27"/>
    <w:rsid w:val="008F546D"/>
    <w:rsid w:val="008F5B58"/>
    <w:rsid w:val="008F5CC0"/>
    <w:rsid w:val="008F62D3"/>
    <w:rsid w:val="008F6976"/>
    <w:rsid w:val="008F6ADE"/>
    <w:rsid w:val="008F7CD3"/>
    <w:rsid w:val="00900B6D"/>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A4E"/>
    <w:rsid w:val="00905CC8"/>
    <w:rsid w:val="00905FC8"/>
    <w:rsid w:val="00906793"/>
    <w:rsid w:val="009068C8"/>
    <w:rsid w:val="009070D9"/>
    <w:rsid w:val="0090764A"/>
    <w:rsid w:val="00907BC2"/>
    <w:rsid w:val="00910006"/>
    <w:rsid w:val="0091059E"/>
    <w:rsid w:val="009105ED"/>
    <w:rsid w:val="00910C11"/>
    <w:rsid w:val="0091120F"/>
    <w:rsid w:val="00911D2B"/>
    <w:rsid w:val="00911DC3"/>
    <w:rsid w:val="00912234"/>
    <w:rsid w:val="009124BD"/>
    <w:rsid w:val="00912940"/>
    <w:rsid w:val="00912C3C"/>
    <w:rsid w:val="00912C5F"/>
    <w:rsid w:val="0091460C"/>
    <w:rsid w:val="0091464B"/>
    <w:rsid w:val="009146CF"/>
    <w:rsid w:val="00914A7F"/>
    <w:rsid w:val="00915426"/>
    <w:rsid w:val="009158A6"/>
    <w:rsid w:val="00915CD5"/>
    <w:rsid w:val="00916183"/>
    <w:rsid w:val="009167C9"/>
    <w:rsid w:val="00917048"/>
    <w:rsid w:val="00917A73"/>
    <w:rsid w:val="00917AAF"/>
    <w:rsid w:val="00917D2D"/>
    <w:rsid w:val="00920B85"/>
    <w:rsid w:val="009214DE"/>
    <w:rsid w:val="00922381"/>
    <w:rsid w:val="00922C42"/>
    <w:rsid w:val="00923552"/>
    <w:rsid w:val="0092450D"/>
    <w:rsid w:val="0092477A"/>
    <w:rsid w:val="00924989"/>
    <w:rsid w:val="0092569C"/>
    <w:rsid w:val="00925778"/>
    <w:rsid w:val="0092589F"/>
    <w:rsid w:val="00925AF4"/>
    <w:rsid w:val="009260B2"/>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6890"/>
    <w:rsid w:val="00936E60"/>
    <w:rsid w:val="0093717C"/>
    <w:rsid w:val="009377B1"/>
    <w:rsid w:val="00940112"/>
    <w:rsid w:val="009407AD"/>
    <w:rsid w:val="00940EB1"/>
    <w:rsid w:val="00941354"/>
    <w:rsid w:val="00941889"/>
    <w:rsid w:val="00941E3B"/>
    <w:rsid w:val="009421D5"/>
    <w:rsid w:val="0094283B"/>
    <w:rsid w:val="00942BB4"/>
    <w:rsid w:val="00943626"/>
    <w:rsid w:val="009440E1"/>
    <w:rsid w:val="009445C0"/>
    <w:rsid w:val="00944C2A"/>
    <w:rsid w:val="009456C2"/>
    <w:rsid w:val="009457D2"/>
    <w:rsid w:val="00946C50"/>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0C54"/>
    <w:rsid w:val="0096102D"/>
    <w:rsid w:val="00961317"/>
    <w:rsid w:val="009614AD"/>
    <w:rsid w:val="009615F7"/>
    <w:rsid w:val="00961994"/>
    <w:rsid w:val="00961A97"/>
    <w:rsid w:val="00961D29"/>
    <w:rsid w:val="00961E45"/>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0466"/>
    <w:rsid w:val="00970D97"/>
    <w:rsid w:val="00971122"/>
    <w:rsid w:val="009723C6"/>
    <w:rsid w:val="00972A1E"/>
    <w:rsid w:val="00973304"/>
    <w:rsid w:val="00973A7D"/>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8A8"/>
    <w:rsid w:val="00984A59"/>
    <w:rsid w:val="009851AF"/>
    <w:rsid w:val="00985233"/>
    <w:rsid w:val="00985998"/>
    <w:rsid w:val="00986BE5"/>
    <w:rsid w:val="00987AEB"/>
    <w:rsid w:val="00987B0C"/>
    <w:rsid w:val="0099001C"/>
    <w:rsid w:val="009901E8"/>
    <w:rsid w:val="00990C39"/>
    <w:rsid w:val="009910E9"/>
    <w:rsid w:val="00991164"/>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6E46"/>
    <w:rsid w:val="0099709C"/>
    <w:rsid w:val="00997968"/>
    <w:rsid w:val="00997D01"/>
    <w:rsid w:val="00997D8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59C5"/>
    <w:rsid w:val="009A6150"/>
    <w:rsid w:val="009A643A"/>
    <w:rsid w:val="009A7016"/>
    <w:rsid w:val="009A7567"/>
    <w:rsid w:val="009A773C"/>
    <w:rsid w:val="009A782F"/>
    <w:rsid w:val="009A7BF0"/>
    <w:rsid w:val="009B021A"/>
    <w:rsid w:val="009B03A6"/>
    <w:rsid w:val="009B061F"/>
    <w:rsid w:val="009B0964"/>
    <w:rsid w:val="009B0A2D"/>
    <w:rsid w:val="009B0C72"/>
    <w:rsid w:val="009B159D"/>
    <w:rsid w:val="009B15B0"/>
    <w:rsid w:val="009B196A"/>
    <w:rsid w:val="009B1DD5"/>
    <w:rsid w:val="009B2019"/>
    <w:rsid w:val="009B238E"/>
    <w:rsid w:val="009B24F8"/>
    <w:rsid w:val="009B2A74"/>
    <w:rsid w:val="009B2E26"/>
    <w:rsid w:val="009B2EA8"/>
    <w:rsid w:val="009B2F6E"/>
    <w:rsid w:val="009B35FC"/>
    <w:rsid w:val="009B3B0E"/>
    <w:rsid w:val="009B442B"/>
    <w:rsid w:val="009B498C"/>
    <w:rsid w:val="009B4BB8"/>
    <w:rsid w:val="009B4CE2"/>
    <w:rsid w:val="009B4F38"/>
    <w:rsid w:val="009B53EA"/>
    <w:rsid w:val="009B5675"/>
    <w:rsid w:val="009B57AD"/>
    <w:rsid w:val="009B59BC"/>
    <w:rsid w:val="009B6753"/>
    <w:rsid w:val="009B688D"/>
    <w:rsid w:val="009B6BA7"/>
    <w:rsid w:val="009B6CAF"/>
    <w:rsid w:val="009B6CCD"/>
    <w:rsid w:val="009B6EC2"/>
    <w:rsid w:val="009B6ECB"/>
    <w:rsid w:val="009B7410"/>
    <w:rsid w:val="009B7EF8"/>
    <w:rsid w:val="009C005B"/>
    <w:rsid w:val="009C0865"/>
    <w:rsid w:val="009C12E8"/>
    <w:rsid w:val="009C1475"/>
    <w:rsid w:val="009C172F"/>
    <w:rsid w:val="009C1BA9"/>
    <w:rsid w:val="009C1DFB"/>
    <w:rsid w:val="009C1ED4"/>
    <w:rsid w:val="009C2973"/>
    <w:rsid w:val="009C3637"/>
    <w:rsid w:val="009C3834"/>
    <w:rsid w:val="009C38C2"/>
    <w:rsid w:val="009C460A"/>
    <w:rsid w:val="009C4AC8"/>
    <w:rsid w:val="009C4EEC"/>
    <w:rsid w:val="009C5583"/>
    <w:rsid w:val="009C5C4D"/>
    <w:rsid w:val="009C6349"/>
    <w:rsid w:val="009C675A"/>
    <w:rsid w:val="009C69EB"/>
    <w:rsid w:val="009C6A3F"/>
    <w:rsid w:val="009C7430"/>
    <w:rsid w:val="009C779E"/>
    <w:rsid w:val="009D08EC"/>
    <w:rsid w:val="009D0A8D"/>
    <w:rsid w:val="009D0A99"/>
    <w:rsid w:val="009D0F42"/>
    <w:rsid w:val="009D228C"/>
    <w:rsid w:val="009D2355"/>
    <w:rsid w:val="009D2507"/>
    <w:rsid w:val="009D25CC"/>
    <w:rsid w:val="009D2768"/>
    <w:rsid w:val="009D2C25"/>
    <w:rsid w:val="009D2F5B"/>
    <w:rsid w:val="009D388A"/>
    <w:rsid w:val="009D3B00"/>
    <w:rsid w:val="009D3F88"/>
    <w:rsid w:val="009D43A0"/>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07D8"/>
    <w:rsid w:val="009F1146"/>
    <w:rsid w:val="009F14F0"/>
    <w:rsid w:val="009F17A1"/>
    <w:rsid w:val="009F1C07"/>
    <w:rsid w:val="009F2657"/>
    <w:rsid w:val="009F29F6"/>
    <w:rsid w:val="009F30DA"/>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34B"/>
    <w:rsid w:val="00A0259C"/>
    <w:rsid w:val="00A027DF"/>
    <w:rsid w:val="00A0287A"/>
    <w:rsid w:val="00A03534"/>
    <w:rsid w:val="00A0357B"/>
    <w:rsid w:val="00A03584"/>
    <w:rsid w:val="00A036C6"/>
    <w:rsid w:val="00A037B9"/>
    <w:rsid w:val="00A042F4"/>
    <w:rsid w:val="00A04B50"/>
    <w:rsid w:val="00A05E91"/>
    <w:rsid w:val="00A061CF"/>
    <w:rsid w:val="00A06511"/>
    <w:rsid w:val="00A074B5"/>
    <w:rsid w:val="00A07821"/>
    <w:rsid w:val="00A07A5C"/>
    <w:rsid w:val="00A07D0A"/>
    <w:rsid w:val="00A07E31"/>
    <w:rsid w:val="00A07E6E"/>
    <w:rsid w:val="00A1012A"/>
    <w:rsid w:val="00A10509"/>
    <w:rsid w:val="00A10A02"/>
    <w:rsid w:val="00A1106D"/>
    <w:rsid w:val="00A11CCC"/>
    <w:rsid w:val="00A11E8E"/>
    <w:rsid w:val="00A11ECC"/>
    <w:rsid w:val="00A126C5"/>
    <w:rsid w:val="00A1289C"/>
    <w:rsid w:val="00A12A54"/>
    <w:rsid w:val="00A12D8F"/>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0B3A"/>
    <w:rsid w:val="00A2100F"/>
    <w:rsid w:val="00A220E1"/>
    <w:rsid w:val="00A22333"/>
    <w:rsid w:val="00A2262F"/>
    <w:rsid w:val="00A22DFA"/>
    <w:rsid w:val="00A233EC"/>
    <w:rsid w:val="00A2367B"/>
    <w:rsid w:val="00A237DC"/>
    <w:rsid w:val="00A2443A"/>
    <w:rsid w:val="00A2482A"/>
    <w:rsid w:val="00A24AF0"/>
    <w:rsid w:val="00A24DA9"/>
    <w:rsid w:val="00A252E4"/>
    <w:rsid w:val="00A25406"/>
    <w:rsid w:val="00A258BA"/>
    <w:rsid w:val="00A25B35"/>
    <w:rsid w:val="00A25DB2"/>
    <w:rsid w:val="00A26353"/>
    <w:rsid w:val="00A27561"/>
    <w:rsid w:val="00A27EB3"/>
    <w:rsid w:val="00A3017F"/>
    <w:rsid w:val="00A301F6"/>
    <w:rsid w:val="00A306EC"/>
    <w:rsid w:val="00A307C6"/>
    <w:rsid w:val="00A309E5"/>
    <w:rsid w:val="00A316F9"/>
    <w:rsid w:val="00A31D7B"/>
    <w:rsid w:val="00A324FD"/>
    <w:rsid w:val="00A3277D"/>
    <w:rsid w:val="00A32A10"/>
    <w:rsid w:val="00A332C0"/>
    <w:rsid w:val="00A332CF"/>
    <w:rsid w:val="00A33B0A"/>
    <w:rsid w:val="00A33B4D"/>
    <w:rsid w:val="00A33ED7"/>
    <w:rsid w:val="00A34011"/>
    <w:rsid w:val="00A34F1D"/>
    <w:rsid w:val="00A355B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4CA"/>
    <w:rsid w:val="00A4497B"/>
    <w:rsid w:val="00A44A17"/>
    <w:rsid w:val="00A45864"/>
    <w:rsid w:val="00A45D32"/>
    <w:rsid w:val="00A45EB9"/>
    <w:rsid w:val="00A4650F"/>
    <w:rsid w:val="00A46551"/>
    <w:rsid w:val="00A46E2F"/>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3B4F"/>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6D3"/>
    <w:rsid w:val="00A64B48"/>
    <w:rsid w:val="00A64DE9"/>
    <w:rsid w:val="00A64E47"/>
    <w:rsid w:val="00A650B7"/>
    <w:rsid w:val="00A65450"/>
    <w:rsid w:val="00A657C9"/>
    <w:rsid w:val="00A664FE"/>
    <w:rsid w:val="00A66C65"/>
    <w:rsid w:val="00A66C7C"/>
    <w:rsid w:val="00A67488"/>
    <w:rsid w:val="00A67721"/>
    <w:rsid w:val="00A70082"/>
    <w:rsid w:val="00A7015C"/>
    <w:rsid w:val="00A701D1"/>
    <w:rsid w:val="00A70559"/>
    <w:rsid w:val="00A70776"/>
    <w:rsid w:val="00A71028"/>
    <w:rsid w:val="00A71241"/>
    <w:rsid w:val="00A71358"/>
    <w:rsid w:val="00A71B8D"/>
    <w:rsid w:val="00A71EFC"/>
    <w:rsid w:val="00A7212F"/>
    <w:rsid w:val="00A725C6"/>
    <w:rsid w:val="00A7264D"/>
    <w:rsid w:val="00A72717"/>
    <w:rsid w:val="00A72AD9"/>
    <w:rsid w:val="00A72FB4"/>
    <w:rsid w:val="00A73860"/>
    <w:rsid w:val="00A73BB7"/>
    <w:rsid w:val="00A73C23"/>
    <w:rsid w:val="00A73C40"/>
    <w:rsid w:val="00A753CD"/>
    <w:rsid w:val="00A75883"/>
    <w:rsid w:val="00A76196"/>
    <w:rsid w:val="00A762F6"/>
    <w:rsid w:val="00A764F3"/>
    <w:rsid w:val="00A76998"/>
    <w:rsid w:val="00A77038"/>
    <w:rsid w:val="00A772D3"/>
    <w:rsid w:val="00A77512"/>
    <w:rsid w:val="00A775C9"/>
    <w:rsid w:val="00A80039"/>
    <w:rsid w:val="00A8061B"/>
    <w:rsid w:val="00A80915"/>
    <w:rsid w:val="00A80E9F"/>
    <w:rsid w:val="00A8134C"/>
    <w:rsid w:val="00A81BE8"/>
    <w:rsid w:val="00A81E44"/>
    <w:rsid w:val="00A8229A"/>
    <w:rsid w:val="00A82CA6"/>
    <w:rsid w:val="00A82D13"/>
    <w:rsid w:val="00A834F9"/>
    <w:rsid w:val="00A838EF"/>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0CB7"/>
    <w:rsid w:val="00AA104B"/>
    <w:rsid w:val="00AA194F"/>
    <w:rsid w:val="00AA2C0B"/>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3D1"/>
    <w:rsid w:val="00AB1540"/>
    <w:rsid w:val="00AB2156"/>
    <w:rsid w:val="00AB25A7"/>
    <w:rsid w:val="00AB2899"/>
    <w:rsid w:val="00AB2B12"/>
    <w:rsid w:val="00AB2B41"/>
    <w:rsid w:val="00AB2E99"/>
    <w:rsid w:val="00AB2EFB"/>
    <w:rsid w:val="00AB31E4"/>
    <w:rsid w:val="00AB3C1B"/>
    <w:rsid w:val="00AB3CF3"/>
    <w:rsid w:val="00AB4A5C"/>
    <w:rsid w:val="00AB5767"/>
    <w:rsid w:val="00AB57DB"/>
    <w:rsid w:val="00AB57F3"/>
    <w:rsid w:val="00AB5E2D"/>
    <w:rsid w:val="00AB5EF6"/>
    <w:rsid w:val="00AB65E3"/>
    <w:rsid w:val="00AB69D8"/>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57B2"/>
    <w:rsid w:val="00AC6104"/>
    <w:rsid w:val="00AC64AD"/>
    <w:rsid w:val="00AC6871"/>
    <w:rsid w:val="00AC6F2B"/>
    <w:rsid w:val="00AC74BA"/>
    <w:rsid w:val="00AC751D"/>
    <w:rsid w:val="00AC75DB"/>
    <w:rsid w:val="00AC7771"/>
    <w:rsid w:val="00AD01E8"/>
    <w:rsid w:val="00AD0AB3"/>
    <w:rsid w:val="00AD0B0B"/>
    <w:rsid w:val="00AD1520"/>
    <w:rsid w:val="00AD161C"/>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A21"/>
    <w:rsid w:val="00AE0C1D"/>
    <w:rsid w:val="00AE0D36"/>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CB2"/>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38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6E6"/>
    <w:rsid w:val="00B07B4D"/>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D5B"/>
    <w:rsid w:val="00B14EDC"/>
    <w:rsid w:val="00B152A8"/>
    <w:rsid w:val="00B1563D"/>
    <w:rsid w:val="00B161F2"/>
    <w:rsid w:val="00B16341"/>
    <w:rsid w:val="00B164CB"/>
    <w:rsid w:val="00B1733C"/>
    <w:rsid w:val="00B1764A"/>
    <w:rsid w:val="00B17D23"/>
    <w:rsid w:val="00B17D8D"/>
    <w:rsid w:val="00B17E3A"/>
    <w:rsid w:val="00B20028"/>
    <w:rsid w:val="00B20250"/>
    <w:rsid w:val="00B225BA"/>
    <w:rsid w:val="00B225F1"/>
    <w:rsid w:val="00B22D32"/>
    <w:rsid w:val="00B22F65"/>
    <w:rsid w:val="00B236FB"/>
    <w:rsid w:val="00B23979"/>
    <w:rsid w:val="00B24910"/>
    <w:rsid w:val="00B24F5A"/>
    <w:rsid w:val="00B25006"/>
    <w:rsid w:val="00B2526C"/>
    <w:rsid w:val="00B253EA"/>
    <w:rsid w:val="00B25D96"/>
    <w:rsid w:val="00B26631"/>
    <w:rsid w:val="00B26969"/>
    <w:rsid w:val="00B269B1"/>
    <w:rsid w:val="00B269DD"/>
    <w:rsid w:val="00B26B39"/>
    <w:rsid w:val="00B27A14"/>
    <w:rsid w:val="00B27FEF"/>
    <w:rsid w:val="00B3010F"/>
    <w:rsid w:val="00B3047B"/>
    <w:rsid w:val="00B30B7F"/>
    <w:rsid w:val="00B3194D"/>
    <w:rsid w:val="00B3209C"/>
    <w:rsid w:val="00B3238C"/>
    <w:rsid w:val="00B3243F"/>
    <w:rsid w:val="00B3265F"/>
    <w:rsid w:val="00B32F14"/>
    <w:rsid w:val="00B330E0"/>
    <w:rsid w:val="00B33436"/>
    <w:rsid w:val="00B33BA9"/>
    <w:rsid w:val="00B3411C"/>
    <w:rsid w:val="00B34ECB"/>
    <w:rsid w:val="00B362A1"/>
    <w:rsid w:val="00B363B9"/>
    <w:rsid w:val="00B365F5"/>
    <w:rsid w:val="00B36814"/>
    <w:rsid w:val="00B36DA0"/>
    <w:rsid w:val="00B377D9"/>
    <w:rsid w:val="00B37828"/>
    <w:rsid w:val="00B37D24"/>
    <w:rsid w:val="00B37F82"/>
    <w:rsid w:val="00B40092"/>
    <w:rsid w:val="00B40271"/>
    <w:rsid w:val="00B40EA9"/>
    <w:rsid w:val="00B41990"/>
    <w:rsid w:val="00B419EC"/>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4EA"/>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5E6E"/>
    <w:rsid w:val="00B66CC8"/>
    <w:rsid w:val="00B66EE6"/>
    <w:rsid w:val="00B67062"/>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909"/>
    <w:rsid w:val="00B80A91"/>
    <w:rsid w:val="00B80EE0"/>
    <w:rsid w:val="00B811AE"/>
    <w:rsid w:val="00B81A1D"/>
    <w:rsid w:val="00B8207A"/>
    <w:rsid w:val="00B8247A"/>
    <w:rsid w:val="00B83813"/>
    <w:rsid w:val="00B83AEA"/>
    <w:rsid w:val="00B83E10"/>
    <w:rsid w:val="00B8433B"/>
    <w:rsid w:val="00B847FF"/>
    <w:rsid w:val="00B84BB8"/>
    <w:rsid w:val="00B84C1F"/>
    <w:rsid w:val="00B84E60"/>
    <w:rsid w:val="00B852A8"/>
    <w:rsid w:val="00B86304"/>
    <w:rsid w:val="00B86365"/>
    <w:rsid w:val="00B8691B"/>
    <w:rsid w:val="00B86B50"/>
    <w:rsid w:val="00B86C5A"/>
    <w:rsid w:val="00B8786F"/>
    <w:rsid w:val="00B90380"/>
    <w:rsid w:val="00B911E5"/>
    <w:rsid w:val="00B9129C"/>
    <w:rsid w:val="00B91600"/>
    <w:rsid w:val="00B920C2"/>
    <w:rsid w:val="00B92981"/>
    <w:rsid w:val="00B929EF"/>
    <w:rsid w:val="00B92A8C"/>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979CD"/>
    <w:rsid w:val="00BA0104"/>
    <w:rsid w:val="00BA042D"/>
    <w:rsid w:val="00BA08E5"/>
    <w:rsid w:val="00BA0A0A"/>
    <w:rsid w:val="00BA0D7E"/>
    <w:rsid w:val="00BA16D8"/>
    <w:rsid w:val="00BA1E4B"/>
    <w:rsid w:val="00BA2A60"/>
    <w:rsid w:val="00BA2A92"/>
    <w:rsid w:val="00BA2E5D"/>
    <w:rsid w:val="00BA2FCD"/>
    <w:rsid w:val="00BA3EF0"/>
    <w:rsid w:val="00BA464F"/>
    <w:rsid w:val="00BA5201"/>
    <w:rsid w:val="00BA595B"/>
    <w:rsid w:val="00BA5BB8"/>
    <w:rsid w:val="00BA6A85"/>
    <w:rsid w:val="00BA6BC2"/>
    <w:rsid w:val="00BA6D3F"/>
    <w:rsid w:val="00BA6FB4"/>
    <w:rsid w:val="00BA74D0"/>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657"/>
    <w:rsid w:val="00BB6CB5"/>
    <w:rsid w:val="00BB7886"/>
    <w:rsid w:val="00BC054C"/>
    <w:rsid w:val="00BC0961"/>
    <w:rsid w:val="00BC0E8B"/>
    <w:rsid w:val="00BC1561"/>
    <w:rsid w:val="00BC191B"/>
    <w:rsid w:val="00BC1C99"/>
    <w:rsid w:val="00BC2992"/>
    <w:rsid w:val="00BC29F3"/>
    <w:rsid w:val="00BC2B17"/>
    <w:rsid w:val="00BC3E4A"/>
    <w:rsid w:val="00BC44BC"/>
    <w:rsid w:val="00BC453D"/>
    <w:rsid w:val="00BC4A4C"/>
    <w:rsid w:val="00BC5825"/>
    <w:rsid w:val="00BC5846"/>
    <w:rsid w:val="00BC58B0"/>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D7CED"/>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AE7"/>
    <w:rsid w:val="00BE6E3F"/>
    <w:rsid w:val="00BE713B"/>
    <w:rsid w:val="00BE7284"/>
    <w:rsid w:val="00BE78AA"/>
    <w:rsid w:val="00BE7A1B"/>
    <w:rsid w:val="00BF01C5"/>
    <w:rsid w:val="00BF04DD"/>
    <w:rsid w:val="00BF0F10"/>
    <w:rsid w:val="00BF1027"/>
    <w:rsid w:val="00BF16E5"/>
    <w:rsid w:val="00BF2346"/>
    <w:rsid w:val="00BF23BC"/>
    <w:rsid w:val="00BF24F8"/>
    <w:rsid w:val="00BF2F77"/>
    <w:rsid w:val="00BF35AC"/>
    <w:rsid w:val="00BF3B99"/>
    <w:rsid w:val="00BF492E"/>
    <w:rsid w:val="00BF4CD2"/>
    <w:rsid w:val="00BF505D"/>
    <w:rsid w:val="00BF5495"/>
    <w:rsid w:val="00BF61DA"/>
    <w:rsid w:val="00BF6616"/>
    <w:rsid w:val="00BF69C7"/>
    <w:rsid w:val="00BF6C87"/>
    <w:rsid w:val="00BF6D4A"/>
    <w:rsid w:val="00BF6DCC"/>
    <w:rsid w:val="00BF6F77"/>
    <w:rsid w:val="00BF71F9"/>
    <w:rsid w:val="00C00D31"/>
    <w:rsid w:val="00C01D5A"/>
    <w:rsid w:val="00C01E3E"/>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BD3"/>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03C"/>
    <w:rsid w:val="00C25247"/>
    <w:rsid w:val="00C2664E"/>
    <w:rsid w:val="00C274A1"/>
    <w:rsid w:val="00C30253"/>
    <w:rsid w:val="00C30826"/>
    <w:rsid w:val="00C30C6C"/>
    <w:rsid w:val="00C30DA6"/>
    <w:rsid w:val="00C31B28"/>
    <w:rsid w:val="00C3228C"/>
    <w:rsid w:val="00C3270F"/>
    <w:rsid w:val="00C33A47"/>
    <w:rsid w:val="00C33B00"/>
    <w:rsid w:val="00C3490E"/>
    <w:rsid w:val="00C34FA0"/>
    <w:rsid w:val="00C35141"/>
    <w:rsid w:val="00C35A7C"/>
    <w:rsid w:val="00C35EB5"/>
    <w:rsid w:val="00C36D7C"/>
    <w:rsid w:val="00C371B2"/>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3C7"/>
    <w:rsid w:val="00C45B3E"/>
    <w:rsid w:val="00C4619E"/>
    <w:rsid w:val="00C461BD"/>
    <w:rsid w:val="00C466D7"/>
    <w:rsid w:val="00C46B88"/>
    <w:rsid w:val="00C46C37"/>
    <w:rsid w:val="00C46F61"/>
    <w:rsid w:val="00C473ED"/>
    <w:rsid w:val="00C47BD8"/>
    <w:rsid w:val="00C47CDF"/>
    <w:rsid w:val="00C50693"/>
    <w:rsid w:val="00C50AF7"/>
    <w:rsid w:val="00C5100D"/>
    <w:rsid w:val="00C5197A"/>
    <w:rsid w:val="00C51D99"/>
    <w:rsid w:val="00C52E8A"/>
    <w:rsid w:val="00C531CB"/>
    <w:rsid w:val="00C5399C"/>
    <w:rsid w:val="00C53BED"/>
    <w:rsid w:val="00C547D9"/>
    <w:rsid w:val="00C55827"/>
    <w:rsid w:val="00C55EF9"/>
    <w:rsid w:val="00C56438"/>
    <w:rsid w:val="00C566C6"/>
    <w:rsid w:val="00C56B4B"/>
    <w:rsid w:val="00C576AB"/>
    <w:rsid w:val="00C5780B"/>
    <w:rsid w:val="00C57E0C"/>
    <w:rsid w:val="00C6007F"/>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17F"/>
    <w:rsid w:val="00C7145D"/>
    <w:rsid w:val="00C728AF"/>
    <w:rsid w:val="00C72EE1"/>
    <w:rsid w:val="00C736FB"/>
    <w:rsid w:val="00C7375E"/>
    <w:rsid w:val="00C73D16"/>
    <w:rsid w:val="00C73F66"/>
    <w:rsid w:val="00C7447A"/>
    <w:rsid w:val="00C75338"/>
    <w:rsid w:val="00C75570"/>
    <w:rsid w:val="00C75743"/>
    <w:rsid w:val="00C75B7A"/>
    <w:rsid w:val="00C774CD"/>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98"/>
    <w:rsid w:val="00C87DBC"/>
    <w:rsid w:val="00C9002F"/>
    <w:rsid w:val="00C90F58"/>
    <w:rsid w:val="00C90F87"/>
    <w:rsid w:val="00C91036"/>
    <w:rsid w:val="00C910F3"/>
    <w:rsid w:val="00C91CCA"/>
    <w:rsid w:val="00C92A6D"/>
    <w:rsid w:val="00C93086"/>
    <w:rsid w:val="00C93111"/>
    <w:rsid w:val="00C931F6"/>
    <w:rsid w:val="00C94910"/>
    <w:rsid w:val="00C953AA"/>
    <w:rsid w:val="00C9568F"/>
    <w:rsid w:val="00C95756"/>
    <w:rsid w:val="00C959D0"/>
    <w:rsid w:val="00C95D58"/>
    <w:rsid w:val="00C95E27"/>
    <w:rsid w:val="00C9656F"/>
    <w:rsid w:val="00C9676E"/>
    <w:rsid w:val="00C96A62"/>
    <w:rsid w:val="00C972D3"/>
    <w:rsid w:val="00C97470"/>
    <w:rsid w:val="00C976F2"/>
    <w:rsid w:val="00C97EAD"/>
    <w:rsid w:val="00CA04F6"/>
    <w:rsid w:val="00CA04FF"/>
    <w:rsid w:val="00CA0D66"/>
    <w:rsid w:val="00CA11CC"/>
    <w:rsid w:val="00CA14C4"/>
    <w:rsid w:val="00CA1A27"/>
    <w:rsid w:val="00CA2585"/>
    <w:rsid w:val="00CA27FB"/>
    <w:rsid w:val="00CA3048"/>
    <w:rsid w:val="00CA343A"/>
    <w:rsid w:val="00CA3CD8"/>
    <w:rsid w:val="00CA4A13"/>
    <w:rsid w:val="00CA4A5C"/>
    <w:rsid w:val="00CA4CF6"/>
    <w:rsid w:val="00CA5386"/>
    <w:rsid w:val="00CA53AA"/>
    <w:rsid w:val="00CA53B3"/>
    <w:rsid w:val="00CA56F6"/>
    <w:rsid w:val="00CA57DB"/>
    <w:rsid w:val="00CA5898"/>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06C"/>
    <w:rsid w:val="00CB28D1"/>
    <w:rsid w:val="00CB2E45"/>
    <w:rsid w:val="00CB4246"/>
    <w:rsid w:val="00CB42AC"/>
    <w:rsid w:val="00CB44A1"/>
    <w:rsid w:val="00CB541D"/>
    <w:rsid w:val="00CB5484"/>
    <w:rsid w:val="00CB5737"/>
    <w:rsid w:val="00CB58ED"/>
    <w:rsid w:val="00CB63A6"/>
    <w:rsid w:val="00CB69D7"/>
    <w:rsid w:val="00CB6C87"/>
    <w:rsid w:val="00CB702C"/>
    <w:rsid w:val="00CB7C88"/>
    <w:rsid w:val="00CB7CA2"/>
    <w:rsid w:val="00CB7EE0"/>
    <w:rsid w:val="00CC03DE"/>
    <w:rsid w:val="00CC0E4E"/>
    <w:rsid w:val="00CC0EB8"/>
    <w:rsid w:val="00CC10D5"/>
    <w:rsid w:val="00CC23C8"/>
    <w:rsid w:val="00CC2512"/>
    <w:rsid w:val="00CC3152"/>
    <w:rsid w:val="00CC32A5"/>
    <w:rsid w:val="00CC3793"/>
    <w:rsid w:val="00CC3995"/>
    <w:rsid w:val="00CC39F7"/>
    <w:rsid w:val="00CC3B59"/>
    <w:rsid w:val="00CC3D39"/>
    <w:rsid w:val="00CC4AFE"/>
    <w:rsid w:val="00CC5076"/>
    <w:rsid w:val="00CC5171"/>
    <w:rsid w:val="00CC53ED"/>
    <w:rsid w:val="00CC5431"/>
    <w:rsid w:val="00CC56EB"/>
    <w:rsid w:val="00CC5832"/>
    <w:rsid w:val="00CC5BB3"/>
    <w:rsid w:val="00CC5D04"/>
    <w:rsid w:val="00CC5E98"/>
    <w:rsid w:val="00CC68A9"/>
    <w:rsid w:val="00CC7120"/>
    <w:rsid w:val="00CC7194"/>
    <w:rsid w:val="00CC7A7A"/>
    <w:rsid w:val="00CC7C63"/>
    <w:rsid w:val="00CD005B"/>
    <w:rsid w:val="00CD0181"/>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6C4F"/>
    <w:rsid w:val="00CD71DF"/>
    <w:rsid w:val="00CE0686"/>
    <w:rsid w:val="00CE13A7"/>
    <w:rsid w:val="00CE15D0"/>
    <w:rsid w:val="00CE22B5"/>
    <w:rsid w:val="00CE2D27"/>
    <w:rsid w:val="00CE2F98"/>
    <w:rsid w:val="00CE30C7"/>
    <w:rsid w:val="00CE30FA"/>
    <w:rsid w:val="00CE36CE"/>
    <w:rsid w:val="00CE3744"/>
    <w:rsid w:val="00CE3F11"/>
    <w:rsid w:val="00CE425E"/>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7B4"/>
    <w:rsid w:val="00CF1A0F"/>
    <w:rsid w:val="00CF1B80"/>
    <w:rsid w:val="00CF1BEB"/>
    <w:rsid w:val="00CF20AE"/>
    <w:rsid w:val="00CF274F"/>
    <w:rsid w:val="00CF28CF"/>
    <w:rsid w:val="00CF2F6C"/>
    <w:rsid w:val="00CF384B"/>
    <w:rsid w:val="00CF3B67"/>
    <w:rsid w:val="00CF3DCE"/>
    <w:rsid w:val="00CF458F"/>
    <w:rsid w:val="00CF4897"/>
    <w:rsid w:val="00CF4ECD"/>
    <w:rsid w:val="00CF5688"/>
    <w:rsid w:val="00CF5889"/>
    <w:rsid w:val="00CF6143"/>
    <w:rsid w:val="00CF75E6"/>
    <w:rsid w:val="00CF783F"/>
    <w:rsid w:val="00CF7A4E"/>
    <w:rsid w:val="00D00C98"/>
    <w:rsid w:val="00D0148E"/>
    <w:rsid w:val="00D015D4"/>
    <w:rsid w:val="00D02546"/>
    <w:rsid w:val="00D02EF2"/>
    <w:rsid w:val="00D03185"/>
    <w:rsid w:val="00D0385D"/>
    <w:rsid w:val="00D04283"/>
    <w:rsid w:val="00D0448C"/>
    <w:rsid w:val="00D04B73"/>
    <w:rsid w:val="00D04DF5"/>
    <w:rsid w:val="00D04E80"/>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3FA3"/>
    <w:rsid w:val="00D13FBB"/>
    <w:rsid w:val="00D140B0"/>
    <w:rsid w:val="00D14424"/>
    <w:rsid w:val="00D14D50"/>
    <w:rsid w:val="00D14DED"/>
    <w:rsid w:val="00D15178"/>
    <w:rsid w:val="00D152BF"/>
    <w:rsid w:val="00D1597C"/>
    <w:rsid w:val="00D15C32"/>
    <w:rsid w:val="00D16092"/>
    <w:rsid w:val="00D167C5"/>
    <w:rsid w:val="00D16916"/>
    <w:rsid w:val="00D20446"/>
    <w:rsid w:val="00D20AC3"/>
    <w:rsid w:val="00D2142A"/>
    <w:rsid w:val="00D2152E"/>
    <w:rsid w:val="00D21D1B"/>
    <w:rsid w:val="00D22061"/>
    <w:rsid w:val="00D22146"/>
    <w:rsid w:val="00D230DF"/>
    <w:rsid w:val="00D2329F"/>
    <w:rsid w:val="00D23CE9"/>
    <w:rsid w:val="00D246DA"/>
    <w:rsid w:val="00D24746"/>
    <w:rsid w:val="00D2495F"/>
    <w:rsid w:val="00D249CF"/>
    <w:rsid w:val="00D24C15"/>
    <w:rsid w:val="00D24D0D"/>
    <w:rsid w:val="00D24ECE"/>
    <w:rsid w:val="00D25180"/>
    <w:rsid w:val="00D25469"/>
    <w:rsid w:val="00D25D31"/>
    <w:rsid w:val="00D26B69"/>
    <w:rsid w:val="00D26C0C"/>
    <w:rsid w:val="00D27702"/>
    <w:rsid w:val="00D30922"/>
    <w:rsid w:val="00D3111F"/>
    <w:rsid w:val="00D318EB"/>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37EF0"/>
    <w:rsid w:val="00D40509"/>
    <w:rsid w:val="00D405B1"/>
    <w:rsid w:val="00D40CC6"/>
    <w:rsid w:val="00D40D9C"/>
    <w:rsid w:val="00D40DDD"/>
    <w:rsid w:val="00D40E6B"/>
    <w:rsid w:val="00D4115B"/>
    <w:rsid w:val="00D41B17"/>
    <w:rsid w:val="00D41DE3"/>
    <w:rsid w:val="00D42D05"/>
    <w:rsid w:val="00D43386"/>
    <w:rsid w:val="00D4395E"/>
    <w:rsid w:val="00D43C09"/>
    <w:rsid w:val="00D43FD3"/>
    <w:rsid w:val="00D4440A"/>
    <w:rsid w:val="00D44690"/>
    <w:rsid w:val="00D4479D"/>
    <w:rsid w:val="00D44D56"/>
    <w:rsid w:val="00D4538C"/>
    <w:rsid w:val="00D46117"/>
    <w:rsid w:val="00D4630B"/>
    <w:rsid w:val="00D4707C"/>
    <w:rsid w:val="00D470A4"/>
    <w:rsid w:val="00D47B03"/>
    <w:rsid w:val="00D50939"/>
    <w:rsid w:val="00D51521"/>
    <w:rsid w:val="00D51728"/>
    <w:rsid w:val="00D51BE2"/>
    <w:rsid w:val="00D51C13"/>
    <w:rsid w:val="00D525FE"/>
    <w:rsid w:val="00D527FD"/>
    <w:rsid w:val="00D52878"/>
    <w:rsid w:val="00D528C3"/>
    <w:rsid w:val="00D5320B"/>
    <w:rsid w:val="00D5329C"/>
    <w:rsid w:val="00D53A35"/>
    <w:rsid w:val="00D53B36"/>
    <w:rsid w:val="00D5427E"/>
    <w:rsid w:val="00D5449C"/>
    <w:rsid w:val="00D54CD0"/>
    <w:rsid w:val="00D553B0"/>
    <w:rsid w:val="00D5566B"/>
    <w:rsid w:val="00D56A16"/>
    <w:rsid w:val="00D574C3"/>
    <w:rsid w:val="00D576D6"/>
    <w:rsid w:val="00D60142"/>
    <w:rsid w:val="00D606E6"/>
    <w:rsid w:val="00D6082F"/>
    <w:rsid w:val="00D60926"/>
    <w:rsid w:val="00D60D62"/>
    <w:rsid w:val="00D60DD1"/>
    <w:rsid w:val="00D62376"/>
    <w:rsid w:val="00D624CC"/>
    <w:rsid w:val="00D62903"/>
    <w:rsid w:val="00D62ACA"/>
    <w:rsid w:val="00D62EA2"/>
    <w:rsid w:val="00D633D6"/>
    <w:rsid w:val="00D63F74"/>
    <w:rsid w:val="00D64948"/>
    <w:rsid w:val="00D6498F"/>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A57"/>
    <w:rsid w:val="00D77CD6"/>
    <w:rsid w:val="00D80118"/>
    <w:rsid w:val="00D80D16"/>
    <w:rsid w:val="00D80E6C"/>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6E"/>
    <w:rsid w:val="00D951DC"/>
    <w:rsid w:val="00D9543E"/>
    <w:rsid w:val="00D95EA6"/>
    <w:rsid w:val="00D971E0"/>
    <w:rsid w:val="00D974C6"/>
    <w:rsid w:val="00D97651"/>
    <w:rsid w:val="00D97C67"/>
    <w:rsid w:val="00D97CD0"/>
    <w:rsid w:val="00D97D17"/>
    <w:rsid w:val="00D97EDA"/>
    <w:rsid w:val="00D97F7F"/>
    <w:rsid w:val="00DA0DE9"/>
    <w:rsid w:val="00DA17DE"/>
    <w:rsid w:val="00DA1976"/>
    <w:rsid w:val="00DA1A69"/>
    <w:rsid w:val="00DA1B3C"/>
    <w:rsid w:val="00DA1DEB"/>
    <w:rsid w:val="00DA2183"/>
    <w:rsid w:val="00DA21A6"/>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DCC"/>
    <w:rsid w:val="00DB0E58"/>
    <w:rsid w:val="00DB13CC"/>
    <w:rsid w:val="00DB1D6A"/>
    <w:rsid w:val="00DB1E32"/>
    <w:rsid w:val="00DB1F31"/>
    <w:rsid w:val="00DB20F4"/>
    <w:rsid w:val="00DB221E"/>
    <w:rsid w:val="00DB3435"/>
    <w:rsid w:val="00DB3A17"/>
    <w:rsid w:val="00DB3F8B"/>
    <w:rsid w:val="00DB42B8"/>
    <w:rsid w:val="00DB467D"/>
    <w:rsid w:val="00DB4CB2"/>
    <w:rsid w:val="00DB4DF8"/>
    <w:rsid w:val="00DB52CC"/>
    <w:rsid w:val="00DB5AE1"/>
    <w:rsid w:val="00DB62EF"/>
    <w:rsid w:val="00DB6387"/>
    <w:rsid w:val="00DB6543"/>
    <w:rsid w:val="00DB654C"/>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332"/>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D77"/>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28"/>
    <w:rsid w:val="00DE1BFA"/>
    <w:rsid w:val="00DE2225"/>
    <w:rsid w:val="00DE2278"/>
    <w:rsid w:val="00DE248D"/>
    <w:rsid w:val="00DE262A"/>
    <w:rsid w:val="00DE2797"/>
    <w:rsid w:val="00DE28ED"/>
    <w:rsid w:val="00DE2997"/>
    <w:rsid w:val="00DE2E34"/>
    <w:rsid w:val="00DE311E"/>
    <w:rsid w:val="00DE43A9"/>
    <w:rsid w:val="00DE48CE"/>
    <w:rsid w:val="00DE4D51"/>
    <w:rsid w:val="00DE4E32"/>
    <w:rsid w:val="00DE530B"/>
    <w:rsid w:val="00DE5618"/>
    <w:rsid w:val="00DE5705"/>
    <w:rsid w:val="00DE5B8E"/>
    <w:rsid w:val="00DE6283"/>
    <w:rsid w:val="00DE6810"/>
    <w:rsid w:val="00DE6B1E"/>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2F6"/>
    <w:rsid w:val="00DF5629"/>
    <w:rsid w:val="00DF57D0"/>
    <w:rsid w:val="00DF5B00"/>
    <w:rsid w:val="00DF5C02"/>
    <w:rsid w:val="00DF6412"/>
    <w:rsid w:val="00DF694D"/>
    <w:rsid w:val="00DF69AD"/>
    <w:rsid w:val="00DF6D84"/>
    <w:rsid w:val="00DF6F04"/>
    <w:rsid w:val="00DF7074"/>
    <w:rsid w:val="00DF7184"/>
    <w:rsid w:val="00DF76D4"/>
    <w:rsid w:val="00DF7B39"/>
    <w:rsid w:val="00E0062D"/>
    <w:rsid w:val="00E00ED7"/>
    <w:rsid w:val="00E012D5"/>
    <w:rsid w:val="00E01F3B"/>
    <w:rsid w:val="00E025E1"/>
    <w:rsid w:val="00E02C7D"/>
    <w:rsid w:val="00E02D6C"/>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798"/>
    <w:rsid w:val="00E06B44"/>
    <w:rsid w:val="00E06E20"/>
    <w:rsid w:val="00E0701F"/>
    <w:rsid w:val="00E07197"/>
    <w:rsid w:val="00E07343"/>
    <w:rsid w:val="00E076A2"/>
    <w:rsid w:val="00E079A3"/>
    <w:rsid w:val="00E07B55"/>
    <w:rsid w:val="00E1042A"/>
    <w:rsid w:val="00E10475"/>
    <w:rsid w:val="00E105C8"/>
    <w:rsid w:val="00E11924"/>
    <w:rsid w:val="00E11AD6"/>
    <w:rsid w:val="00E11DBD"/>
    <w:rsid w:val="00E11F74"/>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457"/>
    <w:rsid w:val="00E16BAF"/>
    <w:rsid w:val="00E17364"/>
    <w:rsid w:val="00E177B3"/>
    <w:rsid w:val="00E177C6"/>
    <w:rsid w:val="00E17BAF"/>
    <w:rsid w:val="00E17EA9"/>
    <w:rsid w:val="00E202B5"/>
    <w:rsid w:val="00E2050F"/>
    <w:rsid w:val="00E21316"/>
    <w:rsid w:val="00E21380"/>
    <w:rsid w:val="00E21882"/>
    <w:rsid w:val="00E218DF"/>
    <w:rsid w:val="00E22CD3"/>
    <w:rsid w:val="00E232CA"/>
    <w:rsid w:val="00E23506"/>
    <w:rsid w:val="00E24162"/>
    <w:rsid w:val="00E2438F"/>
    <w:rsid w:val="00E244C8"/>
    <w:rsid w:val="00E24555"/>
    <w:rsid w:val="00E24932"/>
    <w:rsid w:val="00E249DB"/>
    <w:rsid w:val="00E2533C"/>
    <w:rsid w:val="00E25DC4"/>
    <w:rsid w:val="00E25DFA"/>
    <w:rsid w:val="00E26417"/>
    <w:rsid w:val="00E26A63"/>
    <w:rsid w:val="00E26F9A"/>
    <w:rsid w:val="00E27639"/>
    <w:rsid w:val="00E277E7"/>
    <w:rsid w:val="00E2781C"/>
    <w:rsid w:val="00E27B14"/>
    <w:rsid w:val="00E300BE"/>
    <w:rsid w:val="00E3067C"/>
    <w:rsid w:val="00E30CF7"/>
    <w:rsid w:val="00E3109A"/>
    <w:rsid w:val="00E31516"/>
    <w:rsid w:val="00E32B16"/>
    <w:rsid w:val="00E32BE4"/>
    <w:rsid w:val="00E3367F"/>
    <w:rsid w:val="00E336E2"/>
    <w:rsid w:val="00E33AD2"/>
    <w:rsid w:val="00E33CC8"/>
    <w:rsid w:val="00E33DE4"/>
    <w:rsid w:val="00E344AF"/>
    <w:rsid w:val="00E34875"/>
    <w:rsid w:val="00E34FC6"/>
    <w:rsid w:val="00E36080"/>
    <w:rsid w:val="00E36463"/>
    <w:rsid w:val="00E368C1"/>
    <w:rsid w:val="00E36BB2"/>
    <w:rsid w:val="00E37293"/>
    <w:rsid w:val="00E374A4"/>
    <w:rsid w:val="00E37E80"/>
    <w:rsid w:val="00E37EE4"/>
    <w:rsid w:val="00E37FEE"/>
    <w:rsid w:val="00E4020D"/>
    <w:rsid w:val="00E40784"/>
    <w:rsid w:val="00E40ED8"/>
    <w:rsid w:val="00E4137A"/>
    <w:rsid w:val="00E4140F"/>
    <w:rsid w:val="00E4190F"/>
    <w:rsid w:val="00E424C3"/>
    <w:rsid w:val="00E429F5"/>
    <w:rsid w:val="00E42C4D"/>
    <w:rsid w:val="00E42CEF"/>
    <w:rsid w:val="00E4341B"/>
    <w:rsid w:val="00E439AC"/>
    <w:rsid w:val="00E43C96"/>
    <w:rsid w:val="00E45477"/>
    <w:rsid w:val="00E454EC"/>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BB7"/>
    <w:rsid w:val="00E53E85"/>
    <w:rsid w:val="00E541D7"/>
    <w:rsid w:val="00E544C0"/>
    <w:rsid w:val="00E544C6"/>
    <w:rsid w:val="00E54C7F"/>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3DAC"/>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795"/>
    <w:rsid w:val="00E76A89"/>
    <w:rsid w:val="00E770FA"/>
    <w:rsid w:val="00E77751"/>
    <w:rsid w:val="00E778A1"/>
    <w:rsid w:val="00E805A2"/>
    <w:rsid w:val="00E809A2"/>
    <w:rsid w:val="00E80C17"/>
    <w:rsid w:val="00E80CD2"/>
    <w:rsid w:val="00E811C8"/>
    <w:rsid w:val="00E816B7"/>
    <w:rsid w:val="00E8187C"/>
    <w:rsid w:val="00E81E0C"/>
    <w:rsid w:val="00E8200A"/>
    <w:rsid w:val="00E82033"/>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C94"/>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17"/>
    <w:rsid w:val="00EA4E21"/>
    <w:rsid w:val="00EA5FA4"/>
    <w:rsid w:val="00EA6169"/>
    <w:rsid w:val="00EA68D6"/>
    <w:rsid w:val="00EA6FDD"/>
    <w:rsid w:val="00EA7BA5"/>
    <w:rsid w:val="00EB029D"/>
    <w:rsid w:val="00EB055F"/>
    <w:rsid w:val="00EB0635"/>
    <w:rsid w:val="00EB12D3"/>
    <w:rsid w:val="00EB1F8D"/>
    <w:rsid w:val="00EB1FFA"/>
    <w:rsid w:val="00EB37C7"/>
    <w:rsid w:val="00EB37FE"/>
    <w:rsid w:val="00EB3A34"/>
    <w:rsid w:val="00EB3A3B"/>
    <w:rsid w:val="00EB3C47"/>
    <w:rsid w:val="00EB4006"/>
    <w:rsid w:val="00EB47BF"/>
    <w:rsid w:val="00EB4FCF"/>
    <w:rsid w:val="00EB53D6"/>
    <w:rsid w:val="00EB561B"/>
    <w:rsid w:val="00EB5701"/>
    <w:rsid w:val="00EB5B5A"/>
    <w:rsid w:val="00EB65B4"/>
    <w:rsid w:val="00EB6D00"/>
    <w:rsid w:val="00EB73D0"/>
    <w:rsid w:val="00EB78E1"/>
    <w:rsid w:val="00EB7BBE"/>
    <w:rsid w:val="00EC0281"/>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D48"/>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48F"/>
    <w:rsid w:val="00ED5800"/>
    <w:rsid w:val="00ED620E"/>
    <w:rsid w:val="00ED66FA"/>
    <w:rsid w:val="00ED6955"/>
    <w:rsid w:val="00ED69CD"/>
    <w:rsid w:val="00ED7340"/>
    <w:rsid w:val="00ED7742"/>
    <w:rsid w:val="00ED79E1"/>
    <w:rsid w:val="00ED7C90"/>
    <w:rsid w:val="00ED7F6C"/>
    <w:rsid w:val="00EE0805"/>
    <w:rsid w:val="00EE08F7"/>
    <w:rsid w:val="00EE17FA"/>
    <w:rsid w:val="00EE2A3A"/>
    <w:rsid w:val="00EE2CCA"/>
    <w:rsid w:val="00EE2D04"/>
    <w:rsid w:val="00EE2F5F"/>
    <w:rsid w:val="00EE316E"/>
    <w:rsid w:val="00EE32A9"/>
    <w:rsid w:val="00EE3C9D"/>
    <w:rsid w:val="00EE3FDF"/>
    <w:rsid w:val="00EE410A"/>
    <w:rsid w:val="00EE487A"/>
    <w:rsid w:val="00EE4D5C"/>
    <w:rsid w:val="00EE4D66"/>
    <w:rsid w:val="00EE51FE"/>
    <w:rsid w:val="00EE56A7"/>
    <w:rsid w:val="00EE56AB"/>
    <w:rsid w:val="00EE627E"/>
    <w:rsid w:val="00EE689C"/>
    <w:rsid w:val="00EE68F6"/>
    <w:rsid w:val="00EE69CC"/>
    <w:rsid w:val="00EE6CEA"/>
    <w:rsid w:val="00EE6E28"/>
    <w:rsid w:val="00EE7053"/>
    <w:rsid w:val="00EE756D"/>
    <w:rsid w:val="00EE7751"/>
    <w:rsid w:val="00EE7B66"/>
    <w:rsid w:val="00EF04FA"/>
    <w:rsid w:val="00EF0F62"/>
    <w:rsid w:val="00EF134E"/>
    <w:rsid w:val="00EF1567"/>
    <w:rsid w:val="00EF15A2"/>
    <w:rsid w:val="00EF2064"/>
    <w:rsid w:val="00EF2344"/>
    <w:rsid w:val="00EF2F48"/>
    <w:rsid w:val="00EF32D2"/>
    <w:rsid w:val="00EF3331"/>
    <w:rsid w:val="00EF4290"/>
    <w:rsid w:val="00EF4639"/>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2B8D"/>
    <w:rsid w:val="00F0425E"/>
    <w:rsid w:val="00F04E1A"/>
    <w:rsid w:val="00F04EEC"/>
    <w:rsid w:val="00F052A4"/>
    <w:rsid w:val="00F0723E"/>
    <w:rsid w:val="00F07400"/>
    <w:rsid w:val="00F07DB6"/>
    <w:rsid w:val="00F10143"/>
    <w:rsid w:val="00F10191"/>
    <w:rsid w:val="00F102DE"/>
    <w:rsid w:val="00F10CED"/>
    <w:rsid w:val="00F10D58"/>
    <w:rsid w:val="00F11552"/>
    <w:rsid w:val="00F11602"/>
    <w:rsid w:val="00F1161A"/>
    <w:rsid w:val="00F11B28"/>
    <w:rsid w:val="00F11CEC"/>
    <w:rsid w:val="00F12BA6"/>
    <w:rsid w:val="00F12D68"/>
    <w:rsid w:val="00F13353"/>
    <w:rsid w:val="00F13C26"/>
    <w:rsid w:val="00F1431C"/>
    <w:rsid w:val="00F1444F"/>
    <w:rsid w:val="00F1457A"/>
    <w:rsid w:val="00F14B78"/>
    <w:rsid w:val="00F14BBB"/>
    <w:rsid w:val="00F14C9C"/>
    <w:rsid w:val="00F15969"/>
    <w:rsid w:val="00F15D9F"/>
    <w:rsid w:val="00F16CE5"/>
    <w:rsid w:val="00F2127D"/>
    <w:rsid w:val="00F2142F"/>
    <w:rsid w:val="00F21438"/>
    <w:rsid w:val="00F215F5"/>
    <w:rsid w:val="00F215F6"/>
    <w:rsid w:val="00F22388"/>
    <w:rsid w:val="00F2239F"/>
    <w:rsid w:val="00F22826"/>
    <w:rsid w:val="00F229EB"/>
    <w:rsid w:val="00F22DFA"/>
    <w:rsid w:val="00F23D2C"/>
    <w:rsid w:val="00F24251"/>
    <w:rsid w:val="00F242F1"/>
    <w:rsid w:val="00F24370"/>
    <w:rsid w:val="00F246D5"/>
    <w:rsid w:val="00F24799"/>
    <w:rsid w:val="00F255D2"/>
    <w:rsid w:val="00F25A75"/>
    <w:rsid w:val="00F25C47"/>
    <w:rsid w:val="00F25D39"/>
    <w:rsid w:val="00F26F2B"/>
    <w:rsid w:val="00F26F32"/>
    <w:rsid w:val="00F27B5D"/>
    <w:rsid w:val="00F27ECC"/>
    <w:rsid w:val="00F27F6E"/>
    <w:rsid w:val="00F30279"/>
    <w:rsid w:val="00F308BC"/>
    <w:rsid w:val="00F31359"/>
    <w:rsid w:val="00F31B2C"/>
    <w:rsid w:val="00F31CA1"/>
    <w:rsid w:val="00F3245A"/>
    <w:rsid w:val="00F32579"/>
    <w:rsid w:val="00F3279D"/>
    <w:rsid w:val="00F32E56"/>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615"/>
    <w:rsid w:val="00F45FDB"/>
    <w:rsid w:val="00F469AA"/>
    <w:rsid w:val="00F46AB0"/>
    <w:rsid w:val="00F46E87"/>
    <w:rsid w:val="00F50090"/>
    <w:rsid w:val="00F505C8"/>
    <w:rsid w:val="00F50A05"/>
    <w:rsid w:val="00F50A2A"/>
    <w:rsid w:val="00F50E2F"/>
    <w:rsid w:val="00F510A7"/>
    <w:rsid w:val="00F5192E"/>
    <w:rsid w:val="00F51A7D"/>
    <w:rsid w:val="00F51FA3"/>
    <w:rsid w:val="00F51FB3"/>
    <w:rsid w:val="00F51FD1"/>
    <w:rsid w:val="00F52557"/>
    <w:rsid w:val="00F5318A"/>
    <w:rsid w:val="00F5418F"/>
    <w:rsid w:val="00F54CC8"/>
    <w:rsid w:val="00F5514E"/>
    <w:rsid w:val="00F5523A"/>
    <w:rsid w:val="00F55EEF"/>
    <w:rsid w:val="00F562FE"/>
    <w:rsid w:val="00F567BA"/>
    <w:rsid w:val="00F56BB2"/>
    <w:rsid w:val="00F570E0"/>
    <w:rsid w:val="00F5731D"/>
    <w:rsid w:val="00F5751E"/>
    <w:rsid w:val="00F57978"/>
    <w:rsid w:val="00F57D23"/>
    <w:rsid w:val="00F6012A"/>
    <w:rsid w:val="00F60572"/>
    <w:rsid w:val="00F609F7"/>
    <w:rsid w:val="00F60CFE"/>
    <w:rsid w:val="00F612BD"/>
    <w:rsid w:val="00F61571"/>
    <w:rsid w:val="00F61FF4"/>
    <w:rsid w:val="00F6224C"/>
    <w:rsid w:val="00F626ED"/>
    <w:rsid w:val="00F628D1"/>
    <w:rsid w:val="00F62AFE"/>
    <w:rsid w:val="00F6366E"/>
    <w:rsid w:val="00F63842"/>
    <w:rsid w:val="00F6386C"/>
    <w:rsid w:val="00F63E7B"/>
    <w:rsid w:val="00F658D6"/>
    <w:rsid w:val="00F65EA2"/>
    <w:rsid w:val="00F662BB"/>
    <w:rsid w:val="00F6674C"/>
    <w:rsid w:val="00F66A55"/>
    <w:rsid w:val="00F6720D"/>
    <w:rsid w:val="00F6755F"/>
    <w:rsid w:val="00F6779C"/>
    <w:rsid w:val="00F679CD"/>
    <w:rsid w:val="00F67C1A"/>
    <w:rsid w:val="00F67D76"/>
    <w:rsid w:val="00F70883"/>
    <w:rsid w:val="00F70987"/>
    <w:rsid w:val="00F70A75"/>
    <w:rsid w:val="00F70B17"/>
    <w:rsid w:val="00F70B65"/>
    <w:rsid w:val="00F70E45"/>
    <w:rsid w:val="00F70F0D"/>
    <w:rsid w:val="00F713A4"/>
    <w:rsid w:val="00F71B44"/>
    <w:rsid w:val="00F728B1"/>
    <w:rsid w:val="00F72B8E"/>
    <w:rsid w:val="00F72CCF"/>
    <w:rsid w:val="00F7370E"/>
    <w:rsid w:val="00F73F63"/>
    <w:rsid w:val="00F73FF8"/>
    <w:rsid w:val="00F7454E"/>
    <w:rsid w:val="00F74959"/>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7A"/>
    <w:rsid w:val="00F87384"/>
    <w:rsid w:val="00F87538"/>
    <w:rsid w:val="00F879A1"/>
    <w:rsid w:val="00F900C6"/>
    <w:rsid w:val="00F907BB"/>
    <w:rsid w:val="00F9098B"/>
    <w:rsid w:val="00F92142"/>
    <w:rsid w:val="00F93737"/>
    <w:rsid w:val="00F94707"/>
    <w:rsid w:val="00F96912"/>
    <w:rsid w:val="00F974D6"/>
    <w:rsid w:val="00F9790B"/>
    <w:rsid w:val="00F97FB3"/>
    <w:rsid w:val="00FA0012"/>
    <w:rsid w:val="00FA0220"/>
    <w:rsid w:val="00FA042D"/>
    <w:rsid w:val="00FA053C"/>
    <w:rsid w:val="00FA0FFB"/>
    <w:rsid w:val="00FA1412"/>
    <w:rsid w:val="00FA1A49"/>
    <w:rsid w:val="00FA1E30"/>
    <w:rsid w:val="00FA2207"/>
    <w:rsid w:val="00FA2422"/>
    <w:rsid w:val="00FA2ADD"/>
    <w:rsid w:val="00FA2B3F"/>
    <w:rsid w:val="00FA3665"/>
    <w:rsid w:val="00FA47CC"/>
    <w:rsid w:val="00FA4925"/>
    <w:rsid w:val="00FA4CD2"/>
    <w:rsid w:val="00FA535E"/>
    <w:rsid w:val="00FA5B3C"/>
    <w:rsid w:val="00FA5E8C"/>
    <w:rsid w:val="00FA6042"/>
    <w:rsid w:val="00FA63E9"/>
    <w:rsid w:val="00FA6496"/>
    <w:rsid w:val="00FA66C3"/>
    <w:rsid w:val="00FA7814"/>
    <w:rsid w:val="00FA7A6B"/>
    <w:rsid w:val="00FA7FB1"/>
    <w:rsid w:val="00FB04BF"/>
    <w:rsid w:val="00FB1940"/>
    <w:rsid w:val="00FB27F6"/>
    <w:rsid w:val="00FB36AA"/>
    <w:rsid w:val="00FB3C63"/>
    <w:rsid w:val="00FB3DE4"/>
    <w:rsid w:val="00FB4C11"/>
    <w:rsid w:val="00FB53FA"/>
    <w:rsid w:val="00FB57EF"/>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2FF"/>
    <w:rsid w:val="00FC3B83"/>
    <w:rsid w:val="00FC3BAC"/>
    <w:rsid w:val="00FC42A7"/>
    <w:rsid w:val="00FC42CF"/>
    <w:rsid w:val="00FC4708"/>
    <w:rsid w:val="00FC4800"/>
    <w:rsid w:val="00FC4929"/>
    <w:rsid w:val="00FC4B72"/>
    <w:rsid w:val="00FC4E11"/>
    <w:rsid w:val="00FC52FA"/>
    <w:rsid w:val="00FC5692"/>
    <w:rsid w:val="00FC577A"/>
    <w:rsid w:val="00FC59F3"/>
    <w:rsid w:val="00FC5A0C"/>
    <w:rsid w:val="00FC6044"/>
    <w:rsid w:val="00FC6048"/>
    <w:rsid w:val="00FC69E6"/>
    <w:rsid w:val="00FC6FA0"/>
    <w:rsid w:val="00FC700D"/>
    <w:rsid w:val="00FC7555"/>
    <w:rsid w:val="00FC7E06"/>
    <w:rsid w:val="00FD00B2"/>
    <w:rsid w:val="00FD04DC"/>
    <w:rsid w:val="00FD086F"/>
    <w:rsid w:val="00FD087F"/>
    <w:rsid w:val="00FD0B56"/>
    <w:rsid w:val="00FD19BC"/>
    <w:rsid w:val="00FD1EE3"/>
    <w:rsid w:val="00FD2076"/>
    <w:rsid w:val="00FD2560"/>
    <w:rsid w:val="00FD29A3"/>
    <w:rsid w:val="00FD2F19"/>
    <w:rsid w:val="00FD31F5"/>
    <w:rsid w:val="00FD40D4"/>
    <w:rsid w:val="00FD4172"/>
    <w:rsid w:val="00FD5143"/>
    <w:rsid w:val="00FD5F54"/>
    <w:rsid w:val="00FD62CE"/>
    <w:rsid w:val="00FD6380"/>
    <w:rsid w:val="00FD6B8D"/>
    <w:rsid w:val="00FD7135"/>
    <w:rsid w:val="00FD7988"/>
    <w:rsid w:val="00FD7F6F"/>
    <w:rsid w:val="00FE0141"/>
    <w:rsid w:val="00FE07FB"/>
    <w:rsid w:val="00FE0878"/>
    <w:rsid w:val="00FE09BC"/>
    <w:rsid w:val="00FE0CD9"/>
    <w:rsid w:val="00FE100C"/>
    <w:rsid w:val="00FE128B"/>
    <w:rsid w:val="00FE16CF"/>
    <w:rsid w:val="00FE1881"/>
    <w:rsid w:val="00FE1DB0"/>
    <w:rsid w:val="00FE1E30"/>
    <w:rsid w:val="00FE1F3B"/>
    <w:rsid w:val="00FE228C"/>
    <w:rsid w:val="00FE2346"/>
    <w:rsid w:val="00FE2478"/>
    <w:rsid w:val="00FE2717"/>
    <w:rsid w:val="00FE2B86"/>
    <w:rsid w:val="00FE4627"/>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4742"/>
    <w:rsid w:val="00FF4C21"/>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14:docId w14:val="0EFF3A25"/>
  <w15:docId w15:val="{D726602F-02F3-425C-BE7A-018EC9DAF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5028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Normal"/>
    <w:next w:val="Normal"/>
    <w:link w:val="TitleChar"/>
    <w:uiPriority w:val="10"/>
    <w:qFormat/>
    <w:rsid w:val="005028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2811"/>
    <w:rPr>
      <w:rFonts w:asciiTheme="majorHAnsi" w:eastAsiaTheme="majorEastAsia" w:hAnsiTheme="majorHAnsi" w:cstheme="majorBidi"/>
      <w:color w:val="17365D" w:themeColor="text2" w:themeShade="BF"/>
      <w:spacing w:val="5"/>
      <w:kern w:val="28"/>
      <w:sz w:val="52"/>
      <w:szCs w:val="52"/>
    </w:rPr>
  </w:style>
  <w:style w:type="character" w:customStyle="1" w:styleId="Heading6Char">
    <w:name w:val="Heading 6 Char"/>
    <w:basedOn w:val="DefaultParagraphFont"/>
    <w:link w:val="Heading6"/>
    <w:uiPriority w:val="9"/>
    <w:rsid w:val="00502811"/>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9704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9902874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236932552">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6362528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8466085">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 w:id="210326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15405E-45BB-40F3-BEDD-66F3409660E7}">
  <ds:schemaRefs>
    <ds:schemaRef ds:uri="http://schemas.openxmlformats.org/officeDocument/2006/bibliography"/>
  </ds:schemaRefs>
</ds:datastoreItem>
</file>

<file path=customXml/itemProps2.xml><?xml version="1.0" encoding="utf-8"?>
<ds:datastoreItem xmlns:ds="http://schemas.openxmlformats.org/officeDocument/2006/customXml" ds:itemID="{181BD020-9B0B-4751-A4E2-73A2CC4EEBA7}"/>
</file>

<file path=customXml/itemProps3.xml><?xml version="1.0" encoding="utf-8"?>
<ds:datastoreItem xmlns:ds="http://schemas.openxmlformats.org/officeDocument/2006/customXml" ds:itemID="{48D83C24-838F-42CB-9C35-D46F2CE8857A}"/>
</file>

<file path=customXml/itemProps4.xml><?xml version="1.0" encoding="utf-8"?>
<ds:datastoreItem xmlns:ds="http://schemas.openxmlformats.org/officeDocument/2006/customXml" ds:itemID="{9A0CD130-E463-4190-89A7-47517308B941}"/>
</file>

<file path=docProps/app.xml><?xml version="1.0" encoding="utf-8"?>
<Properties xmlns="http://schemas.openxmlformats.org/officeDocument/2006/extended-properties" xmlns:vt="http://schemas.openxmlformats.org/officeDocument/2006/docPropsVTypes">
  <Template>COUNCIL TEMPLATE.dotx</Template>
  <TotalTime>7736</TotalTime>
  <Pages>18</Pages>
  <Words>4925</Words>
  <Characters>28074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1376</cp:revision>
  <cp:lastPrinted>2018-11-14T17:36:00Z</cp:lastPrinted>
  <dcterms:created xsi:type="dcterms:W3CDTF">2016-09-30T02:24:00Z</dcterms:created>
  <dcterms:modified xsi:type="dcterms:W3CDTF">2018-12-07T13:23:00Z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205000</vt:r8>
  </property>
</Properties>
</file>